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4FF94" w14:textId="55975ABD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54344892"/>
      <w:bookmarkEnd w:id="0"/>
      <w:bookmarkEnd w:id="1"/>
      <w:r w:rsidRPr="0075641C">
        <w:rPr>
          <w:b/>
          <w:noProof/>
          <w:sz w:val="24"/>
        </w:rPr>
        <w:t>3GPP TSG-RAN WG4 Meeting # 97</w:t>
      </w:r>
      <w:r w:rsidRPr="00841BCD">
        <w:rPr>
          <w:b/>
          <w:noProof/>
          <w:sz w:val="24"/>
        </w:rPr>
        <w:t xml:space="preserve">                </w:t>
      </w:r>
      <w:r w:rsidRPr="0075641C">
        <w:rPr>
          <w:b/>
          <w:noProof/>
          <w:sz w:val="24"/>
        </w:rPr>
        <w:tab/>
      </w:r>
      <w:r w:rsidRPr="0075641C">
        <w:rPr>
          <w:rFonts w:hint="eastAsia"/>
          <w:b/>
          <w:noProof/>
          <w:sz w:val="24"/>
        </w:rPr>
        <w:t>R</w:t>
      </w:r>
      <w:r w:rsidRPr="0075641C">
        <w:rPr>
          <w:b/>
          <w:noProof/>
          <w:sz w:val="24"/>
        </w:rPr>
        <w:t>4</w:t>
      </w:r>
      <w:r w:rsidRPr="0075641C">
        <w:rPr>
          <w:rFonts w:hint="eastAsia"/>
          <w:b/>
          <w:noProof/>
          <w:sz w:val="24"/>
        </w:rPr>
        <w:t>-</w:t>
      </w:r>
      <w:r w:rsidRPr="0075641C">
        <w:rPr>
          <w:b/>
          <w:noProof/>
          <w:sz w:val="24"/>
        </w:rPr>
        <w:t>2</w:t>
      </w:r>
      <w:r w:rsidR="00C8065F">
        <w:rPr>
          <w:rFonts w:hint="eastAsia"/>
          <w:b/>
          <w:noProof/>
          <w:sz w:val="24"/>
          <w:lang w:eastAsia="zh-CN"/>
        </w:rPr>
        <w:t>016047</w:t>
      </w:r>
    </w:p>
    <w:p w14:paraId="31ED849E" w14:textId="77777777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1C">
        <w:rPr>
          <w:b/>
          <w:noProof/>
          <w:sz w:val="24"/>
        </w:rPr>
        <w:t>Electronic Meeting, Nov.2 - Nov.13, 202</w:t>
      </w:r>
      <w:r>
        <w:rPr>
          <w:b/>
          <w:noProof/>
          <w:sz w:val="24"/>
        </w:rPr>
        <w:t>0</w:t>
      </w:r>
      <w:r w:rsidRPr="0075641C">
        <w:rPr>
          <w:b/>
          <w:noProof/>
          <w:sz w:val="24"/>
        </w:rPr>
        <w:t xml:space="preserve"> </w:t>
      </w:r>
    </w:p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  <w:bookmarkStart w:id="3" w:name="_GoBack"/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1F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4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0B1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6E5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59503" w:rsidR="001E41F3" w:rsidRPr="00410371" w:rsidRDefault="001F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41C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F3103" w:rsidR="00F25D98" w:rsidRDefault="00F935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64A00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38.133 CR on the</w:t>
            </w:r>
            <w:r w:rsidR="00B4252A">
              <w:t xml:space="preserve"> intra-frequency CSI-RSRP</w:t>
            </w:r>
            <w:r>
              <w:t xml:space="preserve"> accuracy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1F7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41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1F7F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6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1F7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641C" w:rsidRPr="00EC5F6B">
                <w:rPr>
                  <w:noProof/>
                </w:rPr>
                <w:t>NR_CSIRS_L3meas-</w:t>
              </w:r>
              <w:r w:rsidR="0075641C">
                <w:rPr>
                  <w:rFonts w:eastAsia="Times New Roman"/>
                  <w:noProof/>
                </w:rPr>
                <w:t>Perf</w:t>
              </w:r>
              <w:r w:rsidR="0075641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788C1" w:rsidR="001E41F3" w:rsidRDefault="001F7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41C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B9370" w:rsidR="001E41F3" w:rsidRDefault="001F7F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641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1F7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641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491F46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>
              <w:rPr>
                <w:rFonts w:cs="Arial" w:hint="eastAsia"/>
                <w:noProof/>
                <w:lang w:eastAsia="zh-CN"/>
              </w:rPr>
              <w:t>performance</w:t>
            </w:r>
            <w:r>
              <w:rPr>
                <w:rFonts w:cs="Arial"/>
                <w:noProof/>
              </w:rPr>
              <w:t xml:space="preserve"> requirements for the </w:t>
            </w:r>
            <w:r w:rsidRPr="00DB485B">
              <w:rPr>
                <w:rFonts w:cs="Arial"/>
                <w:noProof/>
              </w:rPr>
              <w:t>CSI-RS based</w:t>
            </w:r>
            <w:r>
              <w:rPr>
                <w:rFonts w:cs="Arial"/>
                <w:noProof/>
              </w:rPr>
              <w:t xml:space="preserve"> intra-frequency measurement</w:t>
            </w:r>
            <w:r w:rsidRPr="00DB485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needs to be specified.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E72AA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CSI-RSRP accuracy requirements are provided for intra-frequency CSI-RS based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0C687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intra-frequency CSI-RSRP</w:t>
            </w:r>
            <w:r w:rsidR="0075641C">
              <w:rPr>
                <w:rFonts w:cs="Arial"/>
                <w:noProof/>
              </w:rPr>
              <w:t xml:space="preserve"> performance requirements are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27A7B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10.1.2</w:t>
            </w:r>
            <w:r w:rsidR="008F4416">
              <w:rPr>
                <w:noProof/>
              </w:rPr>
              <w:t>.2</w:t>
            </w:r>
            <w:r>
              <w:rPr>
                <w:noProof/>
              </w:rPr>
              <w:t>, 10.1.3</w:t>
            </w:r>
            <w:r w:rsidR="008F4416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77777777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3F1CD7B7" w14:textId="67A753A8" w:rsidR="0075641C" w:rsidRDefault="0075641C" w:rsidP="0075641C">
      <w:pPr>
        <w:pStyle w:val="Heading1"/>
        <w:ind w:left="0" w:firstLine="0"/>
      </w:pPr>
    </w:p>
    <w:p w14:paraId="586E04E9" w14:textId="77777777" w:rsidR="0075641C" w:rsidRDefault="0075641C" w:rsidP="0075641C">
      <w:pPr>
        <w:pStyle w:val="Heading4"/>
        <w:rPr>
          <w:lang w:val="en-US"/>
        </w:rPr>
      </w:pPr>
      <w:r>
        <w:rPr>
          <w:lang w:val="en-US"/>
        </w:rPr>
        <w:t>10.1.2.2</w:t>
      </w:r>
      <w:r>
        <w:rPr>
          <w:lang w:val="en-US"/>
        </w:rPr>
        <w:tab/>
        <w:t>Intra-frequency CSI-RSRP accuracy requirements</w:t>
      </w:r>
      <w:bookmarkStart w:id="5" w:name="OLE_LINK22"/>
    </w:p>
    <w:bookmarkEnd w:id="5"/>
    <w:p w14:paraId="0FBF50FD" w14:textId="77777777" w:rsidR="0075641C" w:rsidRDefault="0075641C" w:rsidP="0075641C">
      <w:pPr>
        <w:pStyle w:val="Heading5"/>
      </w:pPr>
      <w:r>
        <w:t>10.1.2.2.1</w:t>
      </w:r>
      <w:r>
        <w:tab/>
        <w:t xml:space="preserve">Absolute </w:t>
      </w:r>
      <w:r>
        <w:rPr>
          <w:lang w:val="en-US"/>
        </w:rPr>
        <w:t xml:space="preserve">CSI-RSRP </w:t>
      </w:r>
      <w:r>
        <w:t>Accuracy</w:t>
      </w:r>
    </w:p>
    <w:p w14:paraId="3992B46E" w14:textId="2164D256" w:rsidR="0075641C" w:rsidRDefault="0075641C" w:rsidP="0075641C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in this clause apply to a cell where the CSI-RS resources to be measured have the same </w:t>
      </w:r>
      <w:proofErr w:type="spellStart"/>
      <w:r>
        <w:rPr>
          <w:rFonts w:cs="v4.2.0"/>
        </w:rPr>
        <w:t>center</w:t>
      </w:r>
      <w:proofErr w:type="spellEnd"/>
      <w:r>
        <w:rPr>
          <w:rFonts w:cs="v4.2.0"/>
        </w:rPr>
        <w:t xml:space="preserve"> frequency as the CSI-RS resources indicated for measurement in the serving cell in FR1.</w:t>
      </w:r>
    </w:p>
    <w:p w14:paraId="4C20B47B" w14:textId="77777777" w:rsidR="0075641C" w:rsidRDefault="0075641C" w:rsidP="0075641C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10.1.2.2.1</w:t>
      </w:r>
      <w:r>
        <w:rPr>
          <w:rFonts w:cs="v4.2.0"/>
        </w:rPr>
        <w:t>-1 are valid under the following conditions:</w:t>
      </w:r>
    </w:p>
    <w:p w14:paraId="1DB8A854" w14:textId="77777777" w:rsidR="0075641C" w:rsidRPr="00B25D3D" w:rsidRDefault="0075641C" w:rsidP="0075641C">
      <w:pPr>
        <w:pStyle w:val="B1"/>
        <w:rPr>
          <w:rFonts w:cs="v4.2.0"/>
        </w:rPr>
      </w:pPr>
      <w:r>
        <w:t>-</w:t>
      </w:r>
      <w:r>
        <w:tab/>
      </w:r>
      <w:r w:rsidRPr="00B25D3D">
        <w:t>Conditions defined in clause 7.3 of TS 38.101-1 [18] for reference sensitivity are fulfilled.</w:t>
      </w:r>
    </w:p>
    <w:p w14:paraId="501E6998" w14:textId="4F61615E" w:rsidR="0075641C" w:rsidRDefault="0075641C" w:rsidP="0075641C">
      <w:pPr>
        <w:pStyle w:val="B1"/>
      </w:pPr>
      <w:r w:rsidRPr="00B25D3D">
        <w:t>-</w:t>
      </w:r>
      <w:r w:rsidRPr="00B25D3D">
        <w:tab/>
        <w:t xml:space="preserve">Conditions for intra-frequency measurements are fulfilled according to Annex B.2.2 for a corresponding Band </w:t>
      </w:r>
      <w:r w:rsidRPr="00B25D3D">
        <w:rPr>
          <w:rFonts w:cs="v4.2.0"/>
          <w:lang w:eastAsia="ko-KR"/>
        </w:rPr>
        <w:t xml:space="preserve">for </w:t>
      </w:r>
      <w:r>
        <w:rPr>
          <w:rFonts w:cs="v4.2.0"/>
          <w:lang w:eastAsia="ko-KR"/>
        </w:rPr>
        <w:t>each associated SSB</w:t>
      </w:r>
      <w:r w:rsidRPr="00B25D3D">
        <w:t>.</w:t>
      </w:r>
    </w:p>
    <w:p w14:paraId="39C5C635" w14:textId="39867E54" w:rsidR="0075641C" w:rsidRDefault="0075641C" w:rsidP="0075641C">
      <w:pPr>
        <w:pStyle w:val="B1"/>
      </w:pPr>
      <w:r>
        <w:t>-</w:t>
      </w:r>
      <w:r>
        <w:tab/>
      </w:r>
      <w:r w:rsidRPr="00B25D3D">
        <w:t xml:space="preserve">Conditions for intra-frequency measurements are fulfilled according </w:t>
      </w:r>
      <w:r w:rsidRPr="0075641C">
        <w:t>to Annex B.2.</w:t>
      </w:r>
      <w:r w:rsidR="00B4252A">
        <w:t>x</w:t>
      </w:r>
      <w:r w:rsidRPr="00B25D3D">
        <w:t xml:space="preserve"> for a corresponding Band </w:t>
      </w:r>
      <w:r w:rsidRPr="00B25D3D">
        <w:rPr>
          <w:rFonts w:cs="v4.2.0"/>
          <w:lang w:eastAsia="ko-KR"/>
        </w:rPr>
        <w:t xml:space="preserve">for </w:t>
      </w:r>
      <w:r>
        <w:rPr>
          <w:rFonts w:cs="v4.2.0"/>
          <w:lang w:eastAsia="ko-KR"/>
        </w:rPr>
        <w:t>each relevant CSI-RS to be measured.</w:t>
      </w:r>
    </w:p>
    <w:p w14:paraId="7351BEDC" w14:textId="77777777" w:rsidR="0075641C" w:rsidRDefault="0075641C" w:rsidP="0075641C">
      <w:pPr>
        <w:pStyle w:val="B1"/>
      </w:pPr>
      <w:r>
        <w:rPr>
          <w:rFonts w:hint="eastAsia"/>
          <w:lang w:eastAsia="zh-CN"/>
        </w:rPr>
        <w:t>-</w:t>
      </w:r>
      <w:r>
        <w:tab/>
        <w:t xml:space="preserve">The bandwidth of CSI-RS resource is 48PRB when density is 3. </w:t>
      </w:r>
    </w:p>
    <w:p w14:paraId="2213F56F" w14:textId="77777777" w:rsidR="0075641C" w:rsidRDefault="0075641C" w:rsidP="0075641C">
      <w:pPr>
        <w:pStyle w:val="B1"/>
      </w:pPr>
      <w:r>
        <w:t>-</w:t>
      </w:r>
      <w:r>
        <w:tab/>
        <w:t xml:space="preserve">The timing error between the </w:t>
      </w:r>
      <w:r>
        <w:rPr>
          <w:rFonts w:cs="Arial"/>
          <w:iCs/>
          <w:szCs w:val="18"/>
        </w:rPr>
        <w:t xml:space="preserve">timing of the cell indicated by the </w:t>
      </w:r>
      <w:proofErr w:type="spellStart"/>
      <w:r>
        <w:rPr>
          <w:rFonts w:cs="Arial"/>
          <w:i/>
          <w:iCs/>
          <w:szCs w:val="18"/>
        </w:rPr>
        <w:t>cellId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rPr>
          <w:rFonts w:cs="Arial"/>
          <w:iCs/>
          <w:szCs w:val="18"/>
        </w:rPr>
        <w:t xml:space="preserve">in the </w:t>
      </w:r>
      <w:r>
        <w:rPr>
          <w:rFonts w:cs="Arial"/>
          <w:i/>
          <w:iCs/>
          <w:szCs w:val="18"/>
        </w:rPr>
        <w:t>CSI-RS-</w:t>
      </w:r>
      <w:proofErr w:type="spellStart"/>
      <w:r>
        <w:rPr>
          <w:rFonts w:cs="Arial"/>
          <w:i/>
          <w:iCs/>
          <w:szCs w:val="18"/>
        </w:rPr>
        <w:t>CellMobility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t>and the timing of the serving cell is within one CP length.</w:t>
      </w:r>
    </w:p>
    <w:p w14:paraId="72BB725F" w14:textId="77777777" w:rsidR="0075641C" w:rsidRDefault="0075641C" w:rsidP="0075641C">
      <w:pPr>
        <w:pStyle w:val="B1"/>
      </w:pPr>
    </w:p>
    <w:p w14:paraId="1C1F988E" w14:textId="77777777" w:rsidR="0075641C" w:rsidRDefault="0075641C" w:rsidP="0075641C">
      <w:pPr>
        <w:pStyle w:val="B1"/>
      </w:pPr>
    </w:p>
    <w:p w14:paraId="032C44C0" w14:textId="77777777" w:rsidR="0075641C" w:rsidRDefault="0075641C" w:rsidP="0075641C">
      <w:pPr>
        <w:pStyle w:val="B1"/>
      </w:pPr>
    </w:p>
    <w:p w14:paraId="54561FF6" w14:textId="77777777" w:rsidR="0075641C" w:rsidRDefault="0075641C" w:rsidP="0075641C">
      <w:pPr>
        <w:pStyle w:val="B1"/>
      </w:pPr>
    </w:p>
    <w:p w14:paraId="071512A4" w14:textId="77777777" w:rsidR="0075641C" w:rsidRDefault="0075641C" w:rsidP="0075641C">
      <w:pPr>
        <w:pStyle w:val="B1"/>
      </w:pPr>
    </w:p>
    <w:p w14:paraId="4E78C1C5" w14:textId="77777777" w:rsidR="0075641C" w:rsidRDefault="0075641C" w:rsidP="0075641C">
      <w:pPr>
        <w:pStyle w:val="B1"/>
      </w:pPr>
    </w:p>
    <w:p w14:paraId="09AE7225" w14:textId="77777777" w:rsidR="0075641C" w:rsidRDefault="0075641C" w:rsidP="0075641C">
      <w:pPr>
        <w:pStyle w:val="B1"/>
      </w:pPr>
    </w:p>
    <w:p w14:paraId="045DA52D" w14:textId="77777777" w:rsidR="0075641C" w:rsidRDefault="0075641C" w:rsidP="0075641C">
      <w:pPr>
        <w:pStyle w:val="B1"/>
      </w:pPr>
    </w:p>
    <w:p w14:paraId="17965783" w14:textId="77777777" w:rsidR="0075641C" w:rsidRDefault="0075641C" w:rsidP="0075641C">
      <w:pPr>
        <w:pStyle w:val="B1"/>
      </w:pPr>
    </w:p>
    <w:p w14:paraId="7DA7FDD9" w14:textId="77777777" w:rsidR="0075641C" w:rsidRDefault="0075641C" w:rsidP="0075641C">
      <w:pPr>
        <w:pStyle w:val="B1"/>
      </w:pPr>
    </w:p>
    <w:p w14:paraId="30C2760E" w14:textId="77777777" w:rsidR="0075641C" w:rsidRDefault="0075641C" w:rsidP="0075641C">
      <w:pPr>
        <w:pStyle w:val="B1"/>
      </w:pPr>
    </w:p>
    <w:p w14:paraId="2F37B341" w14:textId="77777777" w:rsidR="0075641C" w:rsidRDefault="0075641C" w:rsidP="0075641C">
      <w:pPr>
        <w:pStyle w:val="B1"/>
      </w:pPr>
    </w:p>
    <w:p w14:paraId="06E498FD" w14:textId="77777777" w:rsidR="0075641C" w:rsidRDefault="0075641C" w:rsidP="0075641C">
      <w:pPr>
        <w:pStyle w:val="B1"/>
      </w:pPr>
    </w:p>
    <w:p w14:paraId="0ACDC342" w14:textId="77777777" w:rsidR="0075641C" w:rsidRDefault="0075641C" w:rsidP="0075641C">
      <w:pPr>
        <w:pStyle w:val="B1"/>
      </w:pPr>
    </w:p>
    <w:p w14:paraId="12C867F0" w14:textId="77777777" w:rsidR="0075641C" w:rsidRDefault="0075641C" w:rsidP="0075641C">
      <w:pPr>
        <w:pStyle w:val="B1"/>
      </w:pPr>
    </w:p>
    <w:p w14:paraId="2D481511" w14:textId="77777777" w:rsidR="0075641C" w:rsidRDefault="0075641C" w:rsidP="0075641C">
      <w:pPr>
        <w:pStyle w:val="B1"/>
      </w:pPr>
    </w:p>
    <w:p w14:paraId="415CED77" w14:textId="77777777" w:rsidR="0075641C" w:rsidRDefault="0075641C" w:rsidP="0075641C">
      <w:pPr>
        <w:pStyle w:val="B1"/>
      </w:pPr>
    </w:p>
    <w:p w14:paraId="250EC23A" w14:textId="77777777" w:rsidR="0075641C" w:rsidRDefault="0075641C" w:rsidP="0075641C">
      <w:pPr>
        <w:pStyle w:val="B1"/>
      </w:pPr>
    </w:p>
    <w:p w14:paraId="423DF64C" w14:textId="77777777" w:rsidR="0075641C" w:rsidRDefault="0075641C" w:rsidP="0075641C">
      <w:pPr>
        <w:pStyle w:val="TH"/>
        <w:tabs>
          <w:tab w:val="center" w:pos="4819"/>
          <w:tab w:val="right" w:pos="9639"/>
        </w:tabs>
        <w:jc w:val="left"/>
      </w:pPr>
      <w:r>
        <w:lastRenderedPageBreak/>
        <w:tab/>
        <w:t>Table 10.1.2.2.1-1: CSI-RSRP Intra frequency absolute accuracy in FR1</w:t>
      </w:r>
      <w:r>
        <w:tab/>
      </w:r>
    </w:p>
    <w:tbl>
      <w:tblPr>
        <w:tblW w:w="10004" w:type="dxa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07"/>
        <w:gridCol w:w="1677"/>
        <w:gridCol w:w="827"/>
        <w:gridCol w:w="827"/>
        <w:gridCol w:w="1034"/>
        <w:gridCol w:w="1440"/>
        <w:gridCol w:w="1427"/>
        <w:gridCol w:w="13"/>
      </w:tblGrid>
      <w:tr w:rsidR="0075641C" w14:paraId="0A23449D" w14:textId="77777777" w:rsidTr="009E183D">
        <w:trPr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EA989" w14:textId="77777777" w:rsidR="0075641C" w:rsidRDefault="0075641C" w:rsidP="00410043">
            <w:pPr>
              <w:pStyle w:val="TAH"/>
            </w:pPr>
            <w:r>
              <w:t>Accuracy</w:t>
            </w: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AC422" w14:textId="77777777" w:rsidR="0075641C" w:rsidRDefault="0075641C" w:rsidP="00410043">
            <w:pPr>
              <w:pStyle w:val="TAH"/>
            </w:pPr>
            <w:r>
              <w:t>Conditions</w:t>
            </w:r>
          </w:p>
        </w:tc>
      </w:tr>
      <w:tr w:rsidR="0075641C" w14:paraId="486E6862" w14:textId="77777777" w:rsidTr="009E183D">
        <w:trPr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C02F8" w14:textId="77777777" w:rsidR="0075641C" w:rsidRDefault="0075641C" w:rsidP="00410043">
            <w:pPr>
              <w:pStyle w:val="TAH"/>
            </w:pPr>
            <w: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AA5F5" w14:textId="77777777" w:rsidR="0075641C" w:rsidRDefault="0075641C" w:rsidP="00410043">
            <w:pPr>
              <w:pStyle w:val="TAH"/>
            </w:pPr>
            <w: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D74E2" w14:textId="77777777" w:rsidR="0075641C" w:rsidRDefault="0075641C" w:rsidP="00410043">
            <w:pPr>
              <w:pStyle w:val="TAH"/>
            </w:pPr>
            <w:r>
              <w:t xml:space="preserve">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72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9C385" w14:textId="77777777" w:rsidR="0075641C" w:rsidRDefault="0075641C" w:rsidP="00410043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75641C" w14:paraId="2ACD3930" w14:textId="77777777" w:rsidTr="009E183D">
        <w:trPr>
          <w:gridAfter w:val="1"/>
          <w:wAfter w:w="13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7601D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F0A70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00C41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4301D8" w14:textId="77777777" w:rsidR="0075641C" w:rsidRDefault="0075641C" w:rsidP="00410043">
            <w:pPr>
              <w:pStyle w:val="TAH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A6210" w14:textId="77777777" w:rsidR="0075641C" w:rsidRDefault="0075641C" w:rsidP="00410043">
            <w:pPr>
              <w:pStyle w:val="TAH"/>
            </w:pPr>
            <w:r>
              <w:t>Minimum Io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80A1D4" w14:textId="77777777" w:rsidR="0075641C" w:rsidRDefault="0075641C" w:rsidP="00410043">
            <w:pPr>
              <w:pStyle w:val="TAH"/>
              <w:ind w:hanging="60"/>
            </w:pPr>
            <w:r>
              <w:t>Maximum Io</w:t>
            </w:r>
          </w:p>
        </w:tc>
      </w:tr>
      <w:tr w:rsidR="0075641C" w14:paraId="2EC33FD6" w14:textId="77777777" w:rsidTr="009E183D">
        <w:trPr>
          <w:trHeight w:val="308"/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7B8A3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302A9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9BEC5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8804D" w14:textId="77777777" w:rsidR="0075641C" w:rsidRDefault="0075641C" w:rsidP="00410043">
            <w:pPr>
              <w:pStyle w:val="TAH"/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5F0A06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0725B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FFCF5E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641C" w14:paraId="1F71A3A9" w14:textId="77777777" w:rsidTr="009E183D">
        <w:trPr>
          <w:trHeight w:val="30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4C3CB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80E6E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E309B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BB8F50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5CFAB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CCAA2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77D4" w14:textId="77777777" w:rsidR="0075641C" w:rsidRDefault="0075641C" w:rsidP="00410043">
            <w:pPr>
              <w:pStyle w:val="TAH"/>
            </w:pPr>
            <w:r w:rsidRPr="00E70BDF">
              <w:rPr>
                <w:rFonts w:cs="Arial"/>
              </w:rPr>
              <w:t>SCS</w:t>
            </w:r>
            <w:r w:rsidRPr="00E70BDF">
              <w:rPr>
                <w:rFonts w:cs="Arial"/>
                <w:vertAlign w:val="subscript"/>
              </w:rPr>
              <w:t>CSI-RS</w:t>
            </w:r>
            <w:r w:rsidRPr="00035CC2"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= 60 kHz</w:t>
            </w:r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FC4B9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7ADCB3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5641C" w14:paraId="55C30347" w14:textId="77777777" w:rsidTr="009E183D">
        <w:trPr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A03BB2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4]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1F096F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8.5]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B9C522" w14:textId="77777777" w:rsidR="0075641C" w:rsidRDefault="0075641C" w:rsidP="00410043">
            <w:pPr>
              <w:pStyle w:val="TAC"/>
            </w:pPr>
            <w:r>
              <w:sym w:font="Symbol" w:char="F0B3"/>
            </w:r>
            <w:r>
              <w:t>-6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CC9314" w14:textId="77777777" w:rsidR="0075641C" w:rsidRDefault="0075641C" w:rsidP="0041004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NR_FDD_FR1_A, NR_TDD_FR1_A,</w:t>
            </w:r>
          </w:p>
          <w:p w14:paraId="64332521" w14:textId="77777777" w:rsidR="0075641C" w:rsidRDefault="0075641C" w:rsidP="0041004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NR_SDL_FR1_A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44C0A" w14:textId="77777777" w:rsidR="0075641C" w:rsidRDefault="0075641C" w:rsidP="00410043">
            <w:pPr>
              <w:pStyle w:val="TAC"/>
            </w:pPr>
            <w:r>
              <w:t>-121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5E870" w14:textId="77777777" w:rsidR="0075641C" w:rsidRDefault="0075641C" w:rsidP="00410043">
            <w:pPr>
              <w:pStyle w:val="TAC"/>
            </w:pPr>
            <w:r>
              <w:t>-118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2CB22" w14:textId="77777777" w:rsidR="0075641C" w:rsidRDefault="0075641C" w:rsidP="00410043">
            <w:pPr>
              <w:pStyle w:val="TAC"/>
            </w:pPr>
            <w: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7A4E7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6E0BAE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391BFE4A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561984E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C1CB62F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861EB5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550CD9" w14:textId="77777777" w:rsidR="0075641C" w:rsidRDefault="0075641C" w:rsidP="00410043">
            <w:pPr>
              <w:pStyle w:val="TAC"/>
            </w:pPr>
            <w:r>
              <w:t>NR_FDD_FR1_B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ACDDA" w14:textId="77777777" w:rsidR="0075641C" w:rsidRDefault="0075641C" w:rsidP="00410043">
            <w:pPr>
              <w:pStyle w:val="TAC"/>
            </w:pPr>
            <w:r>
              <w:t>-120.5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18090C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-117.5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FFDED" w14:textId="77777777" w:rsidR="0075641C" w:rsidRDefault="0075641C" w:rsidP="00410043">
            <w:pPr>
              <w:pStyle w:val="TAC"/>
            </w:pPr>
            <w: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D74DF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94795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55FCD1BD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F72A96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2297DD5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CD16D9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F22B5D" w14:textId="77777777" w:rsidR="0075641C" w:rsidRDefault="0075641C" w:rsidP="00410043">
            <w:pPr>
              <w:pStyle w:val="TAC"/>
            </w:pPr>
            <w:r>
              <w:t>NR_TDD_FR1_C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66B45" w14:textId="77777777" w:rsidR="0075641C" w:rsidRDefault="0075641C" w:rsidP="00410043">
            <w:pPr>
              <w:pStyle w:val="TAC"/>
            </w:pPr>
            <w:r>
              <w:t>-120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DE738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C2F2D" w14:textId="77777777" w:rsidR="0075641C" w:rsidRDefault="0075641C" w:rsidP="00410043">
            <w:pPr>
              <w:pStyle w:val="TAC"/>
            </w:pPr>
            <w:r>
              <w:t>-114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AB766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EAAD07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3F4BFE9D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072496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138208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7704A30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DB191C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F22CF" w14:textId="77777777" w:rsidR="0075641C" w:rsidRDefault="0075641C" w:rsidP="00410043">
            <w:pPr>
              <w:pStyle w:val="TAC"/>
            </w:pPr>
            <w:r>
              <w:t>-119.5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73EA9" w14:textId="77777777" w:rsidR="0075641C" w:rsidRDefault="0075641C" w:rsidP="00410043">
            <w:pPr>
              <w:pStyle w:val="TAC"/>
            </w:pPr>
            <w:r>
              <w:t>-116.5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9C9C" w14:textId="77777777" w:rsidR="0075641C" w:rsidRDefault="0075641C" w:rsidP="00410043">
            <w:pPr>
              <w:pStyle w:val="TAC"/>
            </w:pPr>
            <w:r>
              <w:t>-113.5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3BD86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AA801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6FCF8360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73951D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2C6FB3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C5EAAA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C83DEC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C491F" w14:textId="77777777" w:rsidR="0075641C" w:rsidRDefault="0075641C" w:rsidP="00410043">
            <w:pPr>
              <w:pStyle w:val="TAC"/>
            </w:pPr>
            <w:r>
              <w:t>-119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E018E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E6F83" w14:textId="77777777" w:rsidR="0075641C" w:rsidRDefault="0075641C" w:rsidP="00410043">
            <w:pPr>
              <w:pStyle w:val="TAC"/>
            </w:pPr>
            <w:r>
              <w:t>-113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8E701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72F936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733FD719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6EFF643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C70989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C59226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84C3A6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29D49" w14:textId="77777777" w:rsidR="0075641C" w:rsidRDefault="0075641C" w:rsidP="00410043">
            <w:pPr>
              <w:pStyle w:val="TAC"/>
            </w:pPr>
            <w:r>
              <w:t>-118.5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8B52A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-115.5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AD637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-112.5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8BA2C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0AFAAE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64BDEC03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2BDDE1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EBEE0E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188FE4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54DA98" w14:textId="77777777" w:rsidR="0075641C" w:rsidRDefault="0075641C" w:rsidP="004100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2DEF9" w14:textId="77777777" w:rsidR="0075641C" w:rsidRDefault="0075641C" w:rsidP="00410043">
            <w:pPr>
              <w:pStyle w:val="TAC"/>
            </w:pPr>
            <w:r>
              <w:t>-118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38F" w14:textId="77777777" w:rsidR="0075641C" w:rsidRDefault="0075641C" w:rsidP="00410043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B1B45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1E323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236A9D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70586375" w14:textId="77777777" w:rsidTr="009E183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142D44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2198569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81FE2B7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494A97" w14:textId="77777777" w:rsidR="0075641C" w:rsidRDefault="0075641C" w:rsidP="004100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F60F8" w14:textId="77777777" w:rsidR="0075641C" w:rsidRDefault="0075641C" w:rsidP="00410043">
            <w:pPr>
              <w:pStyle w:val="TAC"/>
            </w:pPr>
            <w:r>
              <w:t>-117.5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7C2F7" w14:textId="77777777" w:rsidR="0075641C" w:rsidRDefault="0075641C" w:rsidP="00410043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F5266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-111.5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8F6A3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EA8E0C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50973DF4" w14:textId="77777777" w:rsidTr="009E183D">
        <w:trPr>
          <w:jc w:val="center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C7E83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7.5]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E1692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10.5]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4B49C" w14:textId="77777777" w:rsidR="0075641C" w:rsidRDefault="0075641C" w:rsidP="00410043">
            <w:pPr>
              <w:pStyle w:val="TAC"/>
            </w:pPr>
            <w:r>
              <w:sym w:font="Symbol" w:char="F0B3"/>
            </w:r>
            <w:r>
              <w:t>-6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4188C8" w14:textId="77777777" w:rsidR="0075641C" w:rsidRDefault="0075641C" w:rsidP="00410043">
            <w:pPr>
              <w:pStyle w:val="TAC"/>
            </w:pPr>
            <w:r>
              <w:t xml:space="preserve">NR_FDD_FR1_A, NR_TDD_FR1_A, </w:t>
            </w:r>
          </w:p>
          <w:p w14:paraId="44293EC4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NR_SDL_FR1_A</w:t>
            </w:r>
            <w:r>
              <w:t>,</w:t>
            </w:r>
          </w:p>
          <w:p w14:paraId="7D59C46F" w14:textId="77777777" w:rsidR="0075641C" w:rsidRDefault="0075641C" w:rsidP="00410043">
            <w:pPr>
              <w:pStyle w:val="TAC"/>
            </w:pPr>
            <w:r>
              <w:t>NR_FDD_FR1_B, NR_TDD_FR1_C, NR_FDD_FR1_D, NR_TDD_FR1_D, NR_FDD_FR1_E, NR_TDD_FR1_E, NR_FDD_FR1_F,</w:t>
            </w:r>
          </w:p>
          <w:p w14:paraId="77D1D15A" w14:textId="77777777" w:rsidR="0075641C" w:rsidRDefault="0075641C" w:rsidP="00410043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NR_FDD_FR1_G, NR_FDD_FR1_H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5973CA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BBDD3B" w14:textId="77777777" w:rsidR="0075641C" w:rsidRDefault="0075641C" w:rsidP="004100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F9E6" w14:textId="77777777" w:rsidR="0075641C" w:rsidRDefault="0075641C" w:rsidP="00410043">
            <w:pPr>
              <w:pStyle w:val="TAC"/>
              <w:jc w:val="left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D9C1BF" w14:textId="77777777" w:rsidR="0075641C" w:rsidRDefault="0075641C" w:rsidP="00410043">
            <w:pPr>
              <w:pStyle w:val="TAC"/>
            </w:pPr>
            <w:r>
              <w:t>-70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AA63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448C984F" w14:textId="77777777" w:rsidTr="009E183D">
        <w:trPr>
          <w:jc w:val="center"/>
        </w:trPr>
        <w:tc>
          <w:tcPr>
            <w:tcW w:w="99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700" w14:textId="77777777" w:rsidR="0075641C" w:rsidRDefault="0075641C" w:rsidP="004100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441DC147" w14:textId="77777777" w:rsidR="0075641C" w:rsidRDefault="0075641C" w:rsidP="00410043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0BBEE88" w14:textId="77777777" w:rsidR="0075641C" w:rsidRDefault="0075641C" w:rsidP="0075641C">
      <w:pPr>
        <w:rPr>
          <w:lang w:eastAsia="zh-CN"/>
        </w:rPr>
      </w:pPr>
    </w:p>
    <w:p w14:paraId="24BABD76" w14:textId="77777777" w:rsidR="0075641C" w:rsidRDefault="0075641C" w:rsidP="0075641C">
      <w:pPr>
        <w:pStyle w:val="Heading5"/>
      </w:pPr>
      <w:r>
        <w:t>10.1.2.2.2</w:t>
      </w:r>
      <w:r>
        <w:tab/>
        <w:t xml:space="preserve">Relative </w:t>
      </w:r>
      <w:r>
        <w:rPr>
          <w:lang w:val="en-US"/>
        </w:rPr>
        <w:t xml:space="preserve">CSI-RSRP </w:t>
      </w:r>
      <w:r>
        <w:t>Accuracy</w:t>
      </w:r>
    </w:p>
    <w:p w14:paraId="2B031A7B" w14:textId="77777777" w:rsidR="0075641C" w:rsidRDefault="0075641C" w:rsidP="0075641C"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measured from another cell on the same </w:t>
      </w:r>
      <w:proofErr w:type="spellStart"/>
      <w:r>
        <w:rPr>
          <w:rFonts w:cs="v4.2.0"/>
        </w:rPr>
        <w:t>center</w:t>
      </w:r>
      <w:proofErr w:type="spellEnd"/>
      <w:r>
        <w:rPr>
          <w:rFonts w:cs="v4.2.0"/>
        </w:rPr>
        <w:t xml:space="preserve"> frequency, or between any two CSI-RSRP levels measured on the same cell in FR1.</w:t>
      </w:r>
    </w:p>
    <w:p w14:paraId="311BA685" w14:textId="77777777" w:rsidR="0075641C" w:rsidRDefault="0075641C" w:rsidP="0075641C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</w:t>
      </w:r>
      <w:r>
        <w:t>.1.2.2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0CCFFAE3" w14:textId="77777777" w:rsidR="0075641C" w:rsidRDefault="0075641C" w:rsidP="0075641C">
      <w:pPr>
        <w:ind w:left="568" w:hanging="284"/>
        <w:rPr>
          <w:lang w:eastAsia="zh-CN"/>
        </w:rPr>
      </w:pPr>
      <w:r>
        <w:t>-</w:t>
      </w:r>
      <w:r>
        <w:tab/>
        <w:t>Conditions defined in clause 7.3 of TS 38.101-1 [18] for reference sensitivity are fulfilled.</w:t>
      </w:r>
    </w:p>
    <w:p w14:paraId="21D87D48" w14:textId="5F9D4C32" w:rsidR="0075641C" w:rsidRDefault="0075641C" w:rsidP="0075641C">
      <w:pPr>
        <w:ind w:left="568" w:hanging="284"/>
      </w:pPr>
      <w:r>
        <w:t>-</w:t>
      </w:r>
      <w:r>
        <w:tab/>
        <w:t xml:space="preserve">Conditions for intra-frequency measurements are fulfilled according to Annex B.2.2 for a corresponding Band for </w:t>
      </w:r>
      <w:r w:rsidR="00410043">
        <w:t>each</w:t>
      </w:r>
      <w:r>
        <w:t xml:space="preserve"> associated SSB.</w:t>
      </w:r>
    </w:p>
    <w:p w14:paraId="094AEA15" w14:textId="237A7D52" w:rsidR="0075641C" w:rsidRDefault="0075641C" w:rsidP="0075641C">
      <w:pPr>
        <w:pStyle w:val="B1"/>
      </w:pPr>
      <w:r>
        <w:t>-</w:t>
      </w:r>
      <w:r>
        <w:tab/>
      </w:r>
      <w:r w:rsidRPr="00B25D3D">
        <w:t xml:space="preserve">Conditions for intra-frequency measurements are fulfilled according to </w:t>
      </w:r>
      <w:r w:rsidRPr="00B4252A">
        <w:t>Annex B.2.</w:t>
      </w:r>
      <w:r w:rsidR="00B4252A">
        <w:t>x</w:t>
      </w:r>
      <w:r w:rsidRPr="00B25D3D">
        <w:t xml:space="preserve"> for a corresponding Band </w:t>
      </w:r>
      <w:r w:rsidRPr="00B4252A">
        <w:t xml:space="preserve">for </w:t>
      </w:r>
      <w:r w:rsidR="00410043">
        <w:t>each relevant</w:t>
      </w:r>
      <w:r w:rsidRPr="00B4252A">
        <w:t xml:space="preserve"> CSI-RS to be measured.</w:t>
      </w:r>
    </w:p>
    <w:p w14:paraId="1A02E094" w14:textId="77777777" w:rsidR="0075641C" w:rsidRDefault="0075641C" w:rsidP="0075641C">
      <w:pPr>
        <w:pStyle w:val="B1"/>
      </w:pPr>
      <w:r>
        <w:rPr>
          <w:rFonts w:hint="eastAsia"/>
          <w:lang w:eastAsia="zh-CN"/>
        </w:rPr>
        <w:t>-</w:t>
      </w:r>
      <w:r>
        <w:tab/>
        <w:t xml:space="preserve">The bandwidth of CSI-RS resource is 48PRB when density is 3. </w:t>
      </w:r>
    </w:p>
    <w:p w14:paraId="7B6E4309" w14:textId="77777777" w:rsidR="0075641C" w:rsidRDefault="0075641C" w:rsidP="0075641C">
      <w:pPr>
        <w:pStyle w:val="B1"/>
      </w:pPr>
      <w:r>
        <w:t>-</w:t>
      </w:r>
      <w:r>
        <w:tab/>
        <w:t xml:space="preserve">The timing error between the </w:t>
      </w:r>
      <w:r>
        <w:rPr>
          <w:rFonts w:cs="Arial"/>
          <w:iCs/>
          <w:szCs w:val="18"/>
        </w:rPr>
        <w:t xml:space="preserve">timing of the cell indicated by the </w:t>
      </w:r>
      <w:proofErr w:type="spellStart"/>
      <w:r>
        <w:rPr>
          <w:rFonts w:cs="Arial"/>
          <w:i/>
          <w:iCs/>
          <w:szCs w:val="18"/>
        </w:rPr>
        <w:t>cellId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rPr>
          <w:rFonts w:cs="Arial"/>
          <w:iCs/>
          <w:szCs w:val="18"/>
        </w:rPr>
        <w:t xml:space="preserve">in the </w:t>
      </w:r>
      <w:r>
        <w:rPr>
          <w:rFonts w:cs="Arial"/>
          <w:i/>
          <w:iCs/>
          <w:szCs w:val="18"/>
        </w:rPr>
        <w:t>CSI-RS-</w:t>
      </w:r>
      <w:proofErr w:type="spellStart"/>
      <w:r>
        <w:rPr>
          <w:rFonts w:cs="Arial"/>
          <w:i/>
          <w:iCs/>
          <w:szCs w:val="18"/>
        </w:rPr>
        <w:t>CellMobility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t>and the timing of the serving cell is within one CP length.</w:t>
      </w:r>
    </w:p>
    <w:p w14:paraId="500EB617" w14:textId="77777777" w:rsidR="0075641C" w:rsidRDefault="0075641C" w:rsidP="0075641C">
      <w:pPr>
        <w:ind w:left="568" w:hanging="284"/>
        <w:rPr>
          <w:lang w:eastAsia="zh-CN"/>
        </w:rPr>
      </w:pPr>
    </w:p>
    <w:p w14:paraId="5F6C7A14" w14:textId="77777777" w:rsidR="0075641C" w:rsidRDefault="0075641C" w:rsidP="0075641C">
      <w:pPr>
        <w:pStyle w:val="TH"/>
      </w:pPr>
      <w:r>
        <w:lastRenderedPageBreak/>
        <w:t>Table 10.1.2.2.2-1: CSI-RSRP Intra frequency relative accuracy in FR1</w:t>
      </w:r>
    </w:p>
    <w:tbl>
      <w:tblPr>
        <w:tblW w:w="11102" w:type="dxa"/>
        <w:jc w:val="center"/>
        <w:tblLook w:val="01E0" w:firstRow="1" w:lastRow="1" w:firstColumn="1" w:lastColumn="1" w:noHBand="0" w:noVBand="0"/>
      </w:tblPr>
      <w:tblGrid>
        <w:gridCol w:w="1079"/>
        <w:gridCol w:w="1026"/>
        <w:gridCol w:w="878"/>
        <w:gridCol w:w="2060"/>
        <w:gridCol w:w="1000"/>
        <w:gridCol w:w="1008"/>
        <w:gridCol w:w="1137"/>
        <w:gridCol w:w="1442"/>
        <w:gridCol w:w="24"/>
        <w:gridCol w:w="1424"/>
        <w:gridCol w:w="16"/>
        <w:gridCol w:w="8"/>
      </w:tblGrid>
      <w:tr w:rsidR="0075641C" w14:paraId="00AAC991" w14:textId="77777777" w:rsidTr="00410043">
        <w:trPr>
          <w:jc w:val="center"/>
        </w:trPr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4366B" w14:textId="77777777" w:rsidR="0075641C" w:rsidRDefault="0075641C" w:rsidP="00410043">
            <w:pPr>
              <w:pStyle w:val="TAH"/>
            </w:pPr>
            <w:r>
              <w:t>Accuracy</w:t>
            </w:r>
          </w:p>
        </w:tc>
        <w:tc>
          <w:tcPr>
            <w:tcW w:w="89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888F4" w14:textId="77777777" w:rsidR="0075641C" w:rsidRDefault="0075641C" w:rsidP="00410043">
            <w:pPr>
              <w:pStyle w:val="TAH"/>
            </w:pPr>
            <w:r>
              <w:t>Conditions</w:t>
            </w:r>
          </w:p>
        </w:tc>
      </w:tr>
      <w:tr w:rsidR="0075641C" w14:paraId="305C893A" w14:textId="77777777" w:rsidTr="00410043">
        <w:trPr>
          <w:jc w:val="center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379BF" w14:textId="77777777" w:rsidR="0075641C" w:rsidRDefault="0075641C" w:rsidP="00410043">
            <w:pPr>
              <w:pStyle w:val="TAH"/>
            </w:pPr>
            <w: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26576" w14:textId="77777777" w:rsidR="0075641C" w:rsidRDefault="0075641C" w:rsidP="00410043">
            <w:pPr>
              <w:pStyle w:val="TAH"/>
            </w:pPr>
            <w:r>
              <w:t>Extreme condition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B3361" w14:textId="77777777" w:rsidR="0075641C" w:rsidRDefault="0075641C" w:rsidP="00410043">
            <w:pPr>
              <w:pStyle w:val="TAH"/>
            </w:pPr>
            <w:r>
              <w:t xml:space="preserve">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81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4EC15A" w14:textId="77777777" w:rsidR="0075641C" w:rsidRDefault="0075641C" w:rsidP="00410043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75641C" w14:paraId="6E715BF5" w14:textId="77777777" w:rsidTr="0041004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94B09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097B9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96CEC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7475F9" w14:textId="77777777" w:rsidR="0075641C" w:rsidRDefault="0075641C" w:rsidP="00410043">
            <w:pPr>
              <w:pStyle w:val="TAH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DE9BF0" w14:textId="77777777" w:rsidR="0075641C" w:rsidRDefault="0075641C" w:rsidP="00410043">
            <w:pPr>
              <w:pStyle w:val="TAH"/>
            </w:pPr>
            <w:r>
              <w:t>Minimum Io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110ECC" w14:textId="77777777" w:rsidR="0075641C" w:rsidRDefault="0075641C" w:rsidP="00410043">
            <w:pPr>
              <w:pStyle w:val="TAH"/>
            </w:pPr>
            <w:r>
              <w:t>Maximum Io</w:t>
            </w:r>
          </w:p>
        </w:tc>
      </w:tr>
      <w:tr w:rsidR="0075641C" w14:paraId="7EA72AE6" w14:textId="77777777" w:rsidTr="00410043">
        <w:trPr>
          <w:gridAfter w:val="2"/>
          <w:wAfter w:w="24" w:type="dxa"/>
          <w:trHeight w:val="308"/>
          <w:jc w:val="center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1BA85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D452D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3A66B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2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40CE5" w14:textId="77777777" w:rsidR="0075641C" w:rsidRDefault="0075641C" w:rsidP="00410043">
            <w:pPr>
              <w:pStyle w:val="TAH"/>
            </w:pPr>
          </w:p>
        </w:tc>
        <w:tc>
          <w:tcPr>
            <w:tcW w:w="31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F859C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5720A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349E3B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641C" w14:paraId="6087C9A6" w14:textId="77777777" w:rsidTr="00410043">
        <w:trPr>
          <w:gridAfter w:val="1"/>
          <w:wAfter w:w="8" w:type="dxa"/>
          <w:trHeight w:val="30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5C84A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1C023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4BEEE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0D7D7D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3F3C2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B4106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8495" w14:textId="77777777" w:rsidR="0075641C" w:rsidRDefault="0075641C" w:rsidP="00410043">
            <w:pPr>
              <w:pStyle w:val="TAH"/>
            </w:pPr>
            <w:r w:rsidRPr="00E70BDF">
              <w:rPr>
                <w:rFonts w:cs="Arial"/>
              </w:rPr>
              <w:t>SCS</w:t>
            </w:r>
            <w:r w:rsidRPr="0088070A">
              <w:rPr>
                <w:rFonts w:cs="Arial"/>
                <w:vertAlign w:val="subscript"/>
              </w:rPr>
              <w:t>CSI-RS</w:t>
            </w:r>
            <w:r w:rsidRPr="00035CC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= 60 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D1648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0C8CF1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5641C" w14:paraId="3C3921B5" w14:textId="77777777" w:rsidTr="00410043">
        <w:trPr>
          <w:gridAfter w:val="1"/>
          <w:wAfter w:w="8" w:type="dxa"/>
          <w:jc w:val="center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4FC5D0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1.5]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64949B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2.5]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A5C232" w14:textId="77777777" w:rsidR="0075641C" w:rsidRDefault="0075641C" w:rsidP="00410043">
            <w:pPr>
              <w:pStyle w:val="TAC"/>
            </w:pPr>
            <w:r>
              <w:sym w:font="Symbol" w:char="F0B3"/>
            </w:r>
            <w:r>
              <w:t>-3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17C15F" w14:textId="77777777" w:rsidR="0075641C" w:rsidRDefault="0075641C" w:rsidP="0041004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NR_FDD_FR1_A, NR_TDD_FR1_A,</w:t>
            </w:r>
          </w:p>
          <w:p w14:paraId="48621EBF" w14:textId="77777777" w:rsidR="0075641C" w:rsidRDefault="0075641C" w:rsidP="0041004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NR_SDL_FR1_A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258EE" w14:textId="77777777" w:rsidR="0075641C" w:rsidRDefault="0075641C" w:rsidP="00410043">
            <w:pPr>
              <w:pStyle w:val="TAC"/>
            </w:pPr>
            <w:r>
              <w:t>-121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A909B" w14:textId="77777777" w:rsidR="0075641C" w:rsidRDefault="0075641C" w:rsidP="00410043">
            <w:pPr>
              <w:pStyle w:val="TAC"/>
            </w:pPr>
            <w:r>
              <w:t>-118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A64BE" w14:textId="77777777" w:rsidR="0075641C" w:rsidRDefault="0075641C" w:rsidP="00410043">
            <w:pPr>
              <w:pStyle w:val="TAC"/>
            </w:pPr>
            <w:r>
              <w:t>-115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7D672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DA8BFC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401C5808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CEEA74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054BD7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3B5FEF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DC0BCC" w14:textId="77777777" w:rsidR="0075641C" w:rsidRDefault="0075641C" w:rsidP="00410043">
            <w:pPr>
              <w:pStyle w:val="TAC"/>
            </w:pPr>
            <w:r>
              <w:t>NR_FDD_FR1_B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D5EE3" w14:textId="77777777" w:rsidR="0075641C" w:rsidRDefault="0075641C" w:rsidP="00410043">
            <w:pPr>
              <w:pStyle w:val="TAC"/>
            </w:pPr>
            <w:r>
              <w:t>-120.5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DF2C6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-117.5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75445" w14:textId="77777777" w:rsidR="0075641C" w:rsidRDefault="0075641C" w:rsidP="00410043">
            <w:pPr>
              <w:pStyle w:val="TAC"/>
              <w:rPr>
                <w:lang w:eastAsia="ja-JP"/>
              </w:rPr>
            </w:pPr>
            <w:r>
              <w:t>-114.5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8B9B4" w14:textId="77777777" w:rsidR="0075641C" w:rsidRDefault="0075641C" w:rsidP="00410043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8F1AD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559012C8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6A111C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1F2FB8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7689CD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913CF0" w14:textId="77777777" w:rsidR="0075641C" w:rsidRDefault="0075641C" w:rsidP="00410043">
            <w:pPr>
              <w:pStyle w:val="TAC"/>
            </w:pPr>
            <w:r>
              <w:t>NR_TDD_FR1_C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B9741" w14:textId="77777777" w:rsidR="0075641C" w:rsidRDefault="0075641C" w:rsidP="00410043">
            <w:pPr>
              <w:pStyle w:val="TAC"/>
            </w:pPr>
            <w:r>
              <w:t>-120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6912C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C28DD" w14:textId="77777777" w:rsidR="0075641C" w:rsidRDefault="0075641C" w:rsidP="00410043">
            <w:pPr>
              <w:pStyle w:val="TAC"/>
            </w:pPr>
            <w:r>
              <w:t>-114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88512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15D4C2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41017A5C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2D69B0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3C2F0C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E5BC59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7765C5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7FC53" w14:textId="77777777" w:rsidR="0075641C" w:rsidRDefault="0075641C" w:rsidP="00410043">
            <w:pPr>
              <w:pStyle w:val="TAC"/>
            </w:pPr>
            <w:r>
              <w:t>-119.5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7DA1D" w14:textId="77777777" w:rsidR="0075641C" w:rsidRDefault="0075641C" w:rsidP="00410043">
            <w:pPr>
              <w:pStyle w:val="TAC"/>
            </w:pPr>
            <w:r>
              <w:t>-116.5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5BD5" w14:textId="77777777" w:rsidR="0075641C" w:rsidRDefault="0075641C" w:rsidP="00410043">
            <w:pPr>
              <w:pStyle w:val="TAC"/>
            </w:pPr>
            <w:r>
              <w:t>-113.5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AD74B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A214B7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242B8567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BFF901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C0968C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5C4403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AA080B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38FD9" w14:textId="77777777" w:rsidR="0075641C" w:rsidRDefault="0075641C" w:rsidP="00410043">
            <w:pPr>
              <w:pStyle w:val="TAC"/>
            </w:pPr>
            <w:r>
              <w:t>-119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2496F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t>-116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7D361" w14:textId="77777777" w:rsidR="0075641C" w:rsidRDefault="0075641C" w:rsidP="00410043">
            <w:pPr>
              <w:pStyle w:val="TAC"/>
            </w:pPr>
            <w:r>
              <w:t>-113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528F3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70BDBA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289349B9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A98B92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5C40FF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36521F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F96726" w14:textId="77777777" w:rsidR="0075641C" w:rsidRDefault="0075641C" w:rsidP="0041004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6E841" w14:textId="77777777" w:rsidR="0075641C" w:rsidRDefault="0075641C" w:rsidP="00410043">
            <w:pPr>
              <w:pStyle w:val="TAC"/>
            </w:pPr>
            <w:r>
              <w:t>-118.5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90271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-115.5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9A6B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-112.5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3CDE4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AE878F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5F50EC05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58010B4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D0DA2B5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27C102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245FF7" w14:textId="77777777" w:rsidR="0075641C" w:rsidRDefault="0075641C" w:rsidP="004100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25255" w14:textId="77777777" w:rsidR="0075641C" w:rsidRDefault="0075641C" w:rsidP="00410043">
            <w:pPr>
              <w:pStyle w:val="TAC"/>
            </w:pPr>
            <w:r>
              <w:t>-118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D6B49" w14:textId="77777777" w:rsidR="0075641C" w:rsidRDefault="0075641C" w:rsidP="00410043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9247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DA7EC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800BC9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0D10B90D" w14:textId="77777777" w:rsidTr="00410043">
        <w:trPr>
          <w:gridAfter w:val="1"/>
          <w:wAfter w:w="8" w:type="dxa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7B5907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1339E3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A072DD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634101" w14:textId="77777777" w:rsidR="0075641C" w:rsidRDefault="0075641C" w:rsidP="004100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1B076" w14:textId="77777777" w:rsidR="0075641C" w:rsidRDefault="0075641C" w:rsidP="00410043">
            <w:pPr>
              <w:pStyle w:val="TAC"/>
            </w:pPr>
            <w:r>
              <w:t>-117.5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B6453" w14:textId="77777777" w:rsidR="0075641C" w:rsidRDefault="0075641C" w:rsidP="00410043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AC99" w14:textId="77777777" w:rsidR="0075641C" w:rsidRDefault="0075641C" w:rsidP="00410043">
            <w:pPr>
              <w:pStyle w:val="TAC"/>
            </w:pPr>
            <w:r>
              <w:rPr>
                <w:rFonts w:cs="Arial"/>
              </w:rPr>
              <w:t>-111.5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E71B9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9DC80F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71DB9183" w14:textId="77777777" w:rsidTr="00410043">
        <w:trPr>
          <w:gridAfter w:val="1"/>
          <w:wAfter w:w="8" w:type="dxa"/>
          <w:jc w:val="center"/>
        </w:trPr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7D3C8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2.5]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47201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2.5]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65BBF" w14:textId="77777777" w:rsidR="0075641C" w:rsidRDefault="0075641C" w:rsidP="00410043">
            <w:pPr>
              <w:pStyle w:val="TAC"/>
            </w:pPr>
            <w:r>
              <w:sym w:font="Symbol" w:char="F0B3"/>
            </w:r>
            <w:r>
              <w:t>-6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EA5785" w14:textId="77777777" w:rsidR="0075641C" w:rsidRDefault="0075641C" w:rsidP="00410043">
            <w:pPr>
              <w:pStyle w:val="TAC"/>
            </w:pPr>
            <w:r>
              <w:t>Note 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2C7ECE" w14:textId="77777777" w:rsidR="0075641C" w:rsidRDefault="0075641C" w:rsidP="00410043">
            <w:pPr>
              <w:pStyle w:val="TAC"/>
            </w:pPr>
            <w:r>
              <w:t>Note 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09777C" w14:textId="77777777" w:rsidR="0075641C" w:rsidRDefault="0075641C" w:rsidP="00410043">
            <w:pPr>
              <w:pStyle w:val="TAC"/>
            </w:pPr>
            <w:r>
              <w:t>Note 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90EF" w14:textId="77777777" w:rsidR="0075641C" w:rsidRDefault="0075641C" w:rsidP="00410043">
            <w:pPr>
              <w:pStyle w:val="TAC"/>
            </w:pPr>
            <w:r>
              <w:t>Note 3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7A0633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C983" w14:textId="77777777" w:rsidR="0075641C" w:rsidRDefault="0075641C" w:rsidP="00410043">
            <w:pPr>
              <w:pStyle w:val="TAC"/>
            </w:pPr>
            <w:r>
              <w:t>Note 3</w:t>
            </w:r>
          </w:p>
        </w:tc>
      </w:tr>
      <w:tr w:rsidR="0075641C" w14:paraId="325899BB" w14:textId="77777777" w:rsidTr="00410043">
        <w:trPr>
          <w:jc w:val="center"/>
        </w:trPr>
        <w:tc>
          <w:tcPr>
            <w:tcW w:w="1110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026" w14:textId="77777777" w:rsidR="0075641C" w:rsidRDefault="0075641C" w:rsidP="00410043">
            <w:pPr>
              <w:pStyle w:val="TAN"/>
            </w:pPr>
            <w:r>
              <w:t>NOTE 1:</w:t>
            </w:r>
            <w:r>
              <w:tab/>
              <w:t>Io is assumed to have constant EPRE across the bandwidth.</w:t>
            </w:r>
          </w:p>
          <w:p w14:paraId="77C5E876" w14:textId="77777777" w:rsidR="0075641C" w:rsidRDefault="0075641C" w:rsidP="00410043">
            <w:pPr>
              <w:pStyle w:val="TAN"/>
            </w:pPr>
            <w:r>
              <w:t>NOTE 2:</w:t>
            </w:r>
            <w:r>
              <w:tab/>
              <w:t xml:space="preserve">The parameter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is the minimum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of the pair of cells to which the requirement applies.</w:t>
            </w:r>
          </w:p>
          <w:p w14:paraId="7E73DBB8" w14:textId="77777777" w:rsidR="0075641C" w:rsidRDefault="0075641C" w:rsidP="00410043">
            <w:pPr>
              <w:pStyle w:val="TAN"/>
            </w:pPr>
            <w:r>
              <w:t>NOTE 3:</w:t>
            </w:r>
            <w:r>
              <w:tab/>
              <w:t>The same bands and the same Io conditions for each band apply for this requirement as for the corresponding highest accuracy requirement.</w:t>
            </w:r>
          </w:p>
          <w:p w14:paraId="3DC10E91" w14:textId="77777777" w:rsidR="0075641C" w:rsidRDefault="0075641C" w:rsidP="00410043">
            <w:pPr>
              <w:pStyle w:val="TAN"/>
            </w:pPr>
            <w:r>
              <w:t>NOTE 4:</w:t>
            </w:r>
            <w:r>
              <w:tab/>
              <w:t>NR operating band groups in FR1 are as defined in clause 3.5.2.</w:t>
            </w:r>
          </w:p>
        </w:tc>
      </w:tr>
    </w:tbl>
    <w:p w14:paraId="0C0E7899" w14:textId="77777777" w:rsidR="0075641C" w:rsidRPr="00227A94" w:rsidRDefault="0075641C" w:rsidP="0075641C">
      <w:pPr>
        <w:rPr>
          <w:noProof/>
          <w:highlight w:val="yellow"/>
          <w:lang w:eastAsia="zh-CN"/>
        </w:rPr>
      </w:pPr>
    </w:p>
    <w:p w14:paraId="22353B02" w14:textId="77777777" w:rsidR="0075641C" w:rsidRDefault="0075641C" w:rsidP="0075641C">
      <w:pPr>
        <w:jc w:val="center"/>
        <w:rPr>
          <w:noProof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207960">
        <w:rPr>
          <w:rFonts w:hint="eastAsia"/>
          <w:noProof/>
          <w:highlight w:val="yellow"/>
          <w:lang w:eastAsia="zh-CN"/>
        </w:rPr>
        <w:t xml:space="preserve"> of Change</w:t>
      </w:r>
      <w:r w:rsidRPr="00207960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6F2582C2" w14:textId="77777777" w:rsidR="0075641C" w:rsidRDefault="0075641C" w:rsidP="0075641C">
      <w:pPr>
        <w:jc w:val="center"/>
        <w:rPr>
          <w:noProof/>
          <w:lang w:eastAsia="zh-CN"/>
        </w:rPr>
      </w:pPr>
    </w:p>
    <w:p w14:paraId="0D162DD0" w14:textId="77777777" w:rsidR="0075641C" w:rsidRPr="00035CC2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t>&lt;Start of Change</w:t>
      </w:r>
      <w:r w:rsidRPr="00207960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2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3575AC69" w14:textId="77777777" w:rsidR="0075641C" w:rsidRDefault="0075641C" w:rsidP="0075641C">
      <w:pPr>
        <w:pStyle w:val="Heading4"/>
        <w:rPr>
          <w:lang w:val="en-US"/>
        </w:rPr>
      </w:pPr>
      <w:r>
        <w:rPr>
          <w:lang w:val="en-US"/>
        </w:rPr>
        <w:t>10.1.3.2</w:t>
      </w:r>
      <w:r>
        <w:rPr>
          <w:lang w:val="en-US"/>
        </w:rPr>
        <w:tab/>
        <w:t>Intra-frequency CSI-RSRP accuracy requirements</w:t>
      </w:r>
    </w:p>
    <w:p w14:paraId="7E640159" w14:textId="77777777" w:rsidR="0075641C" w:rsidRDefault="0075641C" w:rsidP="0075641C">
      <w:pPr>
        <w:pStyle w:val="Heading5"/>
      </w:pPr>
      <w:r>
        <w:t>10.1.3.2.1</w:t>
      </w:r>
      <w:r>
        <w:tab/>
        <w:t xml:space="preserve">Absolute </w:t>
      </w:r>
      <w:r>
        <w:rPr>
          <w:lang w:val="en-US"/>
        </w:rPr>
        <w:t xml:space="preserve">CSI-RSRP </w:t>
      </w:r>
      <w:r>
        <w:t>Accuracy</w:t>
      </w:r>
    </w:p>
    <w:p w14:paraId="5D949EED" w14:textId="49A36845" w:rsidR="0075641C" w:rsidRDefault="0075641C" w:rsidP="0075641C">
      <w:pPr>
        <w:rPr>
          <w:rFonts w:cs="v4.2.0"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in this clause apply to a cell where the CSI-RS resources </w:t>
      </w:r>
      <w:r w:rsidR="00410043">
        <w:rPr>
          <w:rFonts w:cs="v4.2.0"/>
        </w:rPr>
        <w:t xml:space="preserve">to be measured </w:t>
      </w:r>
      <w:r>
        <w:rPr>
          <w:rFonts w:cs="v4.2.0"/>
        </w:rPr>
        <w:t xml:space="preserve">have the same </w:t>
      </w:r>
      <w:proofErr w:type="spellStart"/>
      <w:r>
        <w:rPr>
          <w:rFonts w:cs="v4.2.0"/>
        </w:rPr>
        <w:t>center</w:t>
      </w:r>
      <w:proofErr w:type="spellEnd"/>
      <w:r>
        <w:rPr>
          <w:rFonts w:cs="v4.2.0"/>
        </w:rPr>
        <w:t xml:space="preserve"> frequency as the CSI-RS resources </w:t>
      </w:r>
      <w:r w:rsidR="00410043">
        <w:rPr>
          <w:rFonts w:cs="v4.2.0"/>
        </w:rPr>
        <w:t xml:space="preserve">indicated for measurement </w:t>
      </w:r>
      <w:r>
        <w:rPr>
          <w:rFonts w:cs="v4.2.0"/>
        </w:rPr>
        <w:t>in the serving cell in FR1.</w:t>
      </w:r>
    </w:p>
    <w:p w14:paraId="29A1E402" w14:textId="77777777" w:rsidR="0075641C" w:rsidRDefault="0075641C" w:rsidP="0075641C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10.1.3.2.1</w:t>
      </w:r>
      <w:r>
        <w:rPr>
          <w:rFonts w:cs="v4.2.0"/>
        </w:rPr>
        <w:t>-1 are valid under the following conditions:</w:t>
      </w:r>
    </w:p>
    <w:p w14:paraId="42B4E882" w14:textId="77777777" w:rsidR="0075641C" w:rsidRDefault="0075641C" w:rsidP="0075641C">
      <w:pPr>
        <w:pStyle w:val="B1"/>
        <w:rPr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31489D84" w14:textId="34849A8D" w:rsidR="0075641C" w:rsidRDefault="0075641C" w:rsidP="0075641C">
      <w:pPr>
        <w:ind w:left="568" w:hanging="284"/>
      </w:pPr>
      <w:r>
        <w:t>-</w:t>
      </w:r>
      <w:r>
        <w:tab/>
        <w:t xml:space="preserve">Conditions for intra-frequency measurements are fulfilled according to Annex B.2.2 for a corresponding Band for </w:t>
      </w:r>
      <w:r w:rsidR="00410043">
        <w:t>each</w:t>
      </w:r>
      <w:r>
        <w:t xml:space="preserve"> associated SSB(s).</w:t>
      </w:r>
    </w:p>
    <w:p w14:paraId="49CFA612" w14:textId="6F2C60CD" w:rsidR="0075641C" w:rsidRDefault="0075641C" w:rsidP="0075641C">
      <w:pPr>
        <w:pStyle w:val="B1"/>
      </w:pPr>
      <w:r>
        <w:t>-</w:t>
      </w:r>
      <w:r>
        <w:tab/>
      </w:r>
      <w:r w:rsidRPr="00B25D3D">
        <w:t xml:space="preserve">Conditions for intra-frequency measurements are fulfilled </w:t>
      </w:r>
      <w:r w:rsidRPr="00410043">
        <w:t xml:space="preserve">according to </w:t>
      </w:r>
      <w:r w:rsidRPr="00B4252A">
        <w:t>Annex B.2.</w:t>
      </w:r>
      <w:r w:rsidR="00B4252A">
        <w:t>x</w:t>
      </w:r>
      <w:r w:rsidRPr="00410043">
        <w:t xml:space="preserve"> for</w:t>
      </w:r>
      <w:r w:rsidRPr="00B25D3D">
        <w:t xml:space="preserve"> a corresponding Band </w:t>
      </w:r>
      <w:r w:rsidRPr="00B25D3D">
        <w:rPr>
          <w:rFonts w:cs="v4.2.0"/>
          <w:lang w:eastAsia="ko-KR"/>
        </w:rPr>
        <w:t xml:space="preserve">for </w:t>
      </w:r>
      <w:r w:rsidR="00410043">
        <w:rPr>
          <w:rFonts w:cs="v4.2.0"/>
          <w:lang w:eastAsia="ko-KR"/>
        </w:rPr>
        <w:t>each relevant</w:t>
      </w:r>
      <w:r>
        <w:rPr>
          <w:rFonts w:cs="v4.2.0"/>
          <w:lang w:eastAsia="ko-KR"/>
        </w:rPr>
        <w:t xml:space="preserve"> CSI-RS to be measured.</w:t>
      </w:r>
    </w:p>
    <w:p w14:paraId="3E22E791" w14:textId="77777777" w:rsidR="0075641C" w:rsidRDefault="0075641C" w:rsidP="0075641C">
      <w:pPr>
        <w:pStyle w:val="B1"/>
      </w:pPr>
      <w:r>
        <w:rPr>
          <w:rFonts w:hint="eastAsia"/>
          <w:lang w:eastAsia="zh-CN"/>
        </w:rPr>
        <w:t>-</w:t>
      </w:r>
      <w:r>
        <w:tab/>
        <w:t xml:space="preserve">The bandwidth of CSI-RS resource is 48PRB when density is 3. </w:t>
      </w:r>
    </w:p>
    <w:p w14:paraId="5C1A7626" w14:textId="77777777" w:rsidR="0075641C" w:rsidRDefault="0075641C" w:rsidP="0075641C">
      <w:pPr>
        <w:pStyle w:val="B1"/>
      </w:pPr>
      <w:r>
        <w:t>-</w:t>
      </w:r>
      <w:r>
        <w:tab/>
        <w:t xml:space="preserve">The timing error between the </w:t>
      </w:r>
      <w:r>
        <w:rPr>
          <w:rFonts w:cs="Arial"/>
          <w:iCs/>
          <w:szCs w:val="18"/>
        </w:rPr>
        <w:t xml:space="preserve">timing of the cell indicated by the </w:t>
      </w:r>
      <w:proofErr w:type="spellStart"/>
      <w:r>
        <w:rPr>
          <w:rFonts w:cs="Arial"/>
          <w:i/>
          <w:iCs/>
          <w:szCs w:val="18"/>
        </w:rPr>
        <w:t>cellId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rPr>
          <w:rFonts w:cs="Arial"/>
          <w:iCs/>
          <w:szCs w:val="18"/>
        </w:rPr>
        <w:t xml:space="preserve">in the </w:t>
      </w:r>
      <w:r>
        <w:rPr>
          <w:rFonts w:cs="Arial"/>
          <w:i/>
          <w:iCs/>
          <w:szCs w:val="18"/>
        </w:rPr>
        <w:t>CSI-RS-</w:t>
      </w:r>
      <w:proofErr w:type="spellStart"/>
      <w:r>
        <w:rPr>
          <w:rFonts w:cs="Arial"/>
          <w:i/>
          <w:iCs/>
          <w:szCs w:val="18"/>
        </w:rPr>
        <w:t>CellMobility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t>and the timing of the serving cell is within one CP length.</w:t>
      </w:r>
    </w:p>
    <w:p w14:paraId="7E336CCA" w14:textId="77777777" w:rsidR="0075641C" w:rsidRDefault="0075641C" w:rsidP="0075641C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 7.3.4 of TS 38.101-2 [19]</w:t>
      </w:r>
      <w:r>
        <w:t>.</w:t>
      </w:r>
    </w:p>
    <w:p w14:paraId="15E16B2F" w14:textId="77777777" w:rsidR="0075641C" w:rsidRDefault="0075641C" w:rsidP="0075641C">
      <w:pPr>
        <w:pStyle w:val="B1"/>
      </w:pPr>
    </w:p>
    <w:p w14:paraId="03D9AFD6" w14:textId="77777777" w:rsidR="0075641C" w:rsidRDefault="0075641C" w:rsidP="0075641C">
      <w:pPr>
        <w:pStyle w:val="B1"/>
      </w:pPr>
    </w:p>
    <w:p w14:paraId="513B5C57" w14:textId="77777777" w:rsidR="0075641C" w:rsidRDefault="0075641C" w:rsidP="0075641C">
      <w:pPr>
        <w:pStyle w:val="B1"/>
      </w:pPr>
    </w:p>
    <w:p w14:paraId="6D5246E6" w14:textId="77777777" w:rsidR="0075641C" w:rsidRDefault="0075641C" w:rsidP="0075641C">
      <w:pPr>
        <w:pStyle w:val="B1"/>
      </w:pPr>
    </w:p>
    <w:p w14:paraId="0876E8D5" w14:textId="77777777" w:rsidR="0075641C" w:rsidRDefault="0075641C" w:rsidP="0075641C">
      <w:pPr>
        <w:pStyle w:val="B1"/>
      </w:pPr>
    </w:p>
    <w:p w14:paraId="54CEEFD8" w14:textId="77777777" w:rsidR="0075641C" w:rsidRDefault="0075641C" w:rsidP="0075641C">
      <w:pPr>
        <w:pStyle w:val="TH"/>
      </w:pPr>
      <w:r>
        <w:t>Table 10.1.</w:t>
      </w:r>
      <w:r>
        <w:rPr>
          <w:lang w:eastAsia="zh-CN"/>
        </w:rPr>
        <w:t>3</w:t>
      </w:r>
      <w:r>
        <w:t>.2.1-1: CSI-RSRP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75641C" w14:paraId="38D96E36" w14:textId="77777777" w:rsidTr="00410043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D421B7" w14:textId="77777777" w:rsidR="0075641C" w:rsidRDefault="0075641C" w:rsidP="00410043">
            <w:pPr>
              <w:pStyle w:val="TAH"/>
            </w:pPr>
            <w: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E20B3" w14:textId="77777777" w:rsidR="0075641C" w:rsidRDefault="0075641C" w:rsidP="00410043">
            <w:pPr>
              <w:pStyle w:val="TAH"/>
            </w:pPr>
            <w:r>
              <w:t>Conditions</w:t>
            </w:r>
          </w:p>
        </w:tc>
      </w:tr>
      <w:tr w:rsidR="0075641C" w14:paraId="09A173E6" w14:textId="77777777" w:rsidTr="00410043">
        <w:trPr>
          <w:jc w:val="center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5D8C6" w14:textId="77777777" w:rsidR="0075641C" w:rsidRDefault="0075641C" w:rsidP="00410043">
            <w:pPr>
              <w:pStyle w:val="TAH"/>
            </w:pPr>
            <w: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39DE86" w14:textId="77777777" w:rsidR="0075641C" w:rsidRDefault="0075641C" w:rsidP="00410043">
            <w:pPr>
              <w:pStyle w:val="TAH"/>
            </w:pPr>
            <w: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1A962B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CSI-RS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FFC124" w14:textId="77777777" w:rsidR="0075641C" w:rsidRDefault="0075641C" w:rsidP="00410043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2</w:t>
            </w:r>
            <w:r>
              <w:t xml:space="preserve"> range</w:t>
            </w:r>
          </w:p>
        </w:tc>
      </w:tr>
      <w:tr w:rsidR="0075641C" w14:paraId="164E037F" w14:textId="77777777" w:rsidTr="0041004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7EEA9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B9467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38E012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91CA2" w14:textId="77777777" w:rsidR="0075641C" w:rsidRDefault="0075641C" w:rsidP="00410043">
            <w:pPr>
              <w:pStyle w:val="TAH"/>
            </w:pPr>
            <w: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CC43B2" w14:textId="77777777" w:rsidR="0075641C" w:rsidRDefault="0075641C" w:rsidP="00410043">
            <w:pPr>
              <w:pStyle w:val="TAH"/>
            </w:pPr>
            <w:r>
              <w:t>Maximum Io</w:t>
            </w:r>
          </w:p>
        </w:tc>
      </w:tr>
      <w:tr w:rsidR="0075641C" w14:paraId="7BD41CD1" w14:textId="77777777" w:rsidTr="00410043">
        <w:trPr>
          <w:jc w:val="center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8CE1E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82A78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C201B5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83480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308BC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C30643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641C" w14:paraId="25495A98" w14:textId="77777777" w:rsidTr="0041004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26E06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38577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7C4034A" w14:textId="77777777" w:rsidR="0075641C" w:rsidRDefault="0075641C" w:rsidP="0041004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F1EA6" w14:textId="77777777" w:rsidR="0075641C" w:rsidRDefault="0075641C" w:rsidP="00410043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7AE4D" w14:textId="77777777" w:rsidR="0075641C" w:rsidRDefault="0075641C" w:rsidP="00410043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6C4AB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A3C857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5641C" w14:paraId="6A1461E4" w14:textId="77777777" w:rsidTr="00410043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253A69" w14:textId="77777777" w:rsidR="0075641C" w:rsidRDefault="0075641C" w:rsidP="00410043">
            <w:pPr>
              <w:pStyle w:val="TAC"/>
            </w:pPr>
            <w:r w:rsidRPr="00651E41">
              <w:t>[</w:t>
            </w:r>
            <w:r w:rsidRPr="00651E41">
              <w:sym w:font="Symbol" w:char="F0B1"/>
            </w:r>
            <w:r w:rsidRPr="00651E41">
              <w:t>6]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13E82AB" w14:textId="77777777" w:rsidR="0075641C" w:rsidRDefault="0075641C" w:rsidP="00410043">
            <w:pPr>
              <w:pStyle w:val="TAC"/>
            </w:pPr>
            <w:r>
              <w:sym w:font="Symbol" w:char="F0B1"/>
            </w:r>
            <w:r>
              <w:t>9</w:t>
            </w:r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7C09F" w14:textId="77777777" w:rsidR="0075641C" w:rsidRDefault="0075641C" w:rsidP="00410043">
            <w:pPr>
              <w:pStyle w:val="TAC"/>
            </w:pPr>
            <w:r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5802F" w14:textId="4A1C7E10" w:rsidR="0075641C" w:rsidRDefault="0075641C" w:rsidP="00410043">
            <w:pPr>
              <w:pStyle w:val="TAC"/>
              <w:rPr>
                <w:rFonts w:eastAsia="Yu Mincho"/>
                <w:lang w:eastAsia="ja-JP"/>
              </w:rPr>
            </w:pPr>
            <w:r>
              <w:t>Same value as CSI-RS_RP in Table B.2.</w:t>
            </w:r>
            <w:r w:rsidR="00B4252A">
              <w:t>x</w:t>
            </w:r>
            <w:r>
              <w:t>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35E8C" w14:textId="77777777" w:rsidR="0075641C" w:rsidRDefault="0075641C" w:rsidP="00410043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AEE1AC" w14:textId="77777777" w:rsidR="0075641C" w:rsidRDefault="0075641C" w:rsidP="00410043">
            <w:pPr>
              <w:pStyle w:val="TAC"/>
            </w:pPr>
            <w:r>
              <w:t>-70</w:t>
            </w:r>
          </w:p>
        </w:tc>
      </w:tr>
      <w:tr w:rsidR="0075641C" w14:paraId="2DA4A686" w14:textId="77777777" w:rsidTr="00410043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C62F0" w14:textId="77777777" w:rsidR="0075641C" w:rsidRDefault="0075641C" w:rsidP="00410043">
            <w:pPr>
              <w:pStyle w:val="TAC"/>
            </w:pPr>
            <w:r>
              <w:t>[</w:t>
            </w:r>
            <w:r>
              <w:sym w:font="Symbol" w:char="F0B1"/>
            </w:r>
            <w:r>
              <w:t>8]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C5560" w14:textId="77777777" w:rsidR="0075641C" w:rsidRDefault="0075641C" w:rsidP="00410043">
            <w:pPr>
              <w:pStyle w:val="TAC"/>
            </w:pPr>
            <w:r>
              <w:sym w:font="Symbol" w:char="F0B1"/>
            </w:r>
            <w:r>
              <w:t>11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40296" w14:textId="77777777" w:rsidR="0075641C" w:rsidRDefault="0075641C" w:rsidP="004100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35F9" w14:textId="77777777" w:rsidR="0075641C" w:rsidRDefault="0075641C" w:rsidP="00410043">
            <w:pPr>
              <w:pStyle w:val="TAC"/>
            </w:pPr>
            <w: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74023" w14:textId="77777777" w:rsidR="0075641C" w:rsidRDefault="0075641C" w:rsidP="00410043">
            <w:pPr>
              <w:pStyle w:val="TAC"/>
            </w:pPr>
            <w: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45EC7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2805E9B4" w14:textId="77777777" w:rsidTr="00410043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953F4B" w14:textId="77777777" w:rsidR="0075641C" w:rsidRDefault="0075641C" w:rsidP="00410043">
            <w:pPr>
              <w:pStyle w:val="TAN"/>
            </w:pPr>
            <w:r>
              <w:t>Note 1: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18A9E735" w14:textId="77777777" w:rsidR="0075641C" w:rsidRDefault="0075641C" w:rsidP="00410043">
            <w:pPr>
              <w:pStyle w:val="TAN"/>
            </w:pPr>
            <w:r>
              <w:t>Note 2:</w:t>
            </w:r>
            <w:r>
              <w:tab/>
            </w:r>
            <w:r>
              <w:rPr>
                <w:rFonts w:eastAsia="MS Mincho"/>
              </w:rPr>
              <w:t xml:space="preserve">Io specified at the Reference </w:t>
            </w:r>
            <w:proofErr w:type="gramStart"/>
            <w:r>
              <w:rPr>
                <w:rFonts w:eastAsia="MS Mincho"/>
              </w:rPr>
              <w:t>point, and</w:t>
            </w:r>
            <w:proofErr w:type="gramEnd"/>
            <w:r>
              <w:rPr>
                <w:rFonts w:eastAsia="MS Mincho"/>
              </w:rPr>
              <w:t xml:space="preserve"> assumed to have constant EPRE across the bandwidth</w:t>
            </w:r>
            <w:r>
              <w:t>.</w:t>
            </w:r>
          </w:p>
          <w:p w14:paraId="49179041" w14:textId="77777777" w:rsidR="0075641C" w:rsidRDefault="0075641C" w:rsidP="00410043">
            <w:pPr>
              <w:pStyle w:val="TAN"/>
            </w:pPr>
            <w:r>
              <w:t>Note 3:</w:t>
            </w:r>
            <w:r>
              <w:tab/>
              <w:t xml:space="preserve">In the test cases, the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</w:tc>
      </w:tr>
    </w:tbl>
    <w:p w14:paraId="05E35AF0" w14:textId="77777777" w:rsidR="0075641C" w:rsidRDefault="0075641C" w:rsidP="0075641C">
      <w:pPr>
        <w:rPr>
          <w:noProof/>
          <w:highlight w:val="yellow"/>
          <w:lang w:eastAsia="zh-CN"/>
        </w:rPr>
      </w:pPr>
    </w:p>
    <w:p w14:paraId="7E2453AB" w14:textId="77777777" w:rsidR="0075641C" w:rsidRDefault="0075641C" w:rsidP="0075641C">
      <w:pPr>
        <w:pStyle w:val="Heading5"/>
      </w:pPr>
      <w:r>
        <w:t>10.1.3.2.2</w:t>
      </w:r>
      <w:r>
        <w:tab/>
        <w:t>Relative CSI-RSRP Accuracy</w:t>
      </w:r>
    </w:p>
    <w:p w14:paraId="52AAC6F3" w14:textId="77777777" w:rsidR="0075641C" w:rsidRDefault="0075641C" w:rsidP="0075641C"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CSI-RSRP</w:t>
      </w:r>
      <w:r>
        <w:rPr>
          <w:rFonts w:cs="v4.2.0"/>
        </w:rPr>
        <w:t xml:space="preserve"> measured from another cell on the same </w:t>
      </w:r>
      <w:proofErr w:type="spellStart"/>
      <w:r>
        <w:rPr>
          <w:rFonts w:cs="v4.2.0"/>
        </w:rPr>
        <w:t>center</w:t>
      </w:r>
      <w:proofErr w:type="spellEnd"/>
      <w:r>
        <w:rPr>
          <w:rFonts w:cs="v4.2.0"/>
        </w:rPr>
        <w:t xml:space="preserve"> frequency, or between any two CSI-RSRP levels measured on the same cell in FR2.</w:t>
      </w:r>
    </w:p>
    <w:p w14:paraId="7C9F2D9E" w14:textId="77777777" w:rsidR="0075641C" w:rsidRDefault="0075641C" w:rsidP="0075641C">
      <w:pPr>
        <w:pStyle w:val="B1"/>
        <w:rPr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01A60255" w14:textId="668A1642" w:rsidR="0075641C" w:rsidRDefault="0075641C" w:rsidP="0075641C">
      <w:pPr>
        <w:ind w:left="568" w:hanging="284"/>
      </w:pPr>
      <w:r>
        <w:t>-</w:t>
      </w:r>
      <w:r>
        <w:tab/>
        <w:t xml:space="preserve">Conditions for intra-frequency measurements are fulfilled according to Annex B.2.2 for a corresponding Band for </w:t>
      </w:r>
      <w:r w:rsidR="00B4252A">
        <w:t xml:space="preserve">each </w:t>
      </w:r>
      <w:r>
        <w:t>associated SSB(s).</w:t>
      </w:r>
    </w:p>
    <w:p w14:paraId="58B43B23" w14:textId="01C6E038" w:rsidR="0075641C" w:rsidRDefault="0075641C" w:rsidP="0075641C">
      <w:pPr>
        <w:pStyle w:val="B1"/>
      </w:pPr>
      <w:r>
        <w:t>-</w:t>
      </w:r>
      <w:r>
        <w:tab/>
      </w:r>
      <w:r w:rsidRPr="00B25D3D">
        <w:t xml:space="preserve">Conditions for intra-frequency measurements are fulfilled </w:t>
      </w:r>
      <w:r w:rsidRPr="00B4252A">
        <w:t>according to Annex B.2.</w:t>
      </w:r>
      <w:r w:rsidR="00B4252A" w:rsidRPr="00B4252A">
        <w:t>x</w:t>
      </w:r>
      <w:r w:rsidRPr="00B4252A">
        <w:t xml:space="preserve"> for a corresponding</w:t>
      </w:r>
      <w:r w:rsidRPr="00B25D3D">
        <w:t xml:space="preserve"> Band </w:t>
      </w:r>
      <w:r w:rsidRPr="00B25D3D">
        <w:rPr>
          <w:rFonts w:cs="v4.2.0"/>
          <w:lang w:eastAsia="ko-KR"/>
        </w:rPr>
        <w:t xml:space="preserve">for </w:t>
      </w:r>
      <w:r w:rsidR="00B4252A">
        <w:rPr>
          <w:rFonts w:cs="v4.2.0"/>
          <w:lang w:eastAsia="ko-KR"/>
        </w:rPr>
        <w:t>each</w:t>
      </w:r>
      <w:r>
        <w:rPr>
          <w:rFonts w:cs="v4.2.0"/>
          <w:lang w:eastAsia="ko-KR"/>
        </w:rPr>
        <w:t xml:space="preserve"> CSI-RS to be measured.</w:t>
      </w:r>
    </w:p>
    <w:p w14:paraId="154D99C4" w14:textId="77777777" w:rsidR="0075641C" w:rsidRDefault="0075641C" w:rsidP="0075641C">
      <w:pPr>
        <w:pStyle w:val="B1"/>
      </w:pPr>
      <w:r>
        <w:rPr>
          <w:rFonts w:hint="eastAsia"/>
          <w:lang w:eastAsia="zh-CN"/>
        </w:rPr>
        <w:t>-</w:t>
      </w:r>
      <w:r>
        <w:tab/>
        <w:t xml:space="preserve">The bandwidth of CSI-RS resource is 48PRB when density is 3. </w:t>
      </w:r>
    </w:p>
    <w:p w14:paraId="5D10B04B" w14:textId="77777777" w:rsidR="0075641C" w:rsidRDefault="0075641C" w:rsidP="0075641C">
      <w:pPr>
        <w:pStyle w:val="B1"/>
      </w:pPr>
      <w:r>
        <w:t>-</w:t>
      </w:r>
      <w:r>
        <w:tab/>
        <w:t xml:space="preserve">The timing error between the </w:t>
      </w:r>
      <w:r>
        <w:rPr>
          <w:rFonts w:cs="Arial"/>
          <w:iCs/>
          <w:szCs w:val="18"/>
        </w:rPr>
        <w:t xml:space="preserve">timing of the cell indicated by the </w:t>
      </w:r>
      <w:proofErr w:type="spellStart"/>
      <w:r>
        <w:rPr>
          <w:rFonts w:cs="Arial"/>
          <w:i/>
          <w:iCs/>
          <w:szCs w:val="18"/>
        </w:rPr>
        <w:t>cellId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rPr>
          <w:rFonts w:cs="Arial"/>
          <w:iCs/>
          <w:szCs w:val="18"/>
        </w:rPr>
        <w:t xml:space="preserve">in the </w:t>
      </w:r>
      <w:r>
        <w:rPr>
          <w:rFonts w:cs="Arial"/>
          <w:i/>
          <w:iCs/>
          <w:szCs w:val="18"/>
        </w:rPr>
        <w:t>CSI-RS-</w:t>
      </w:r>
      <w:proofErr w:type="spellStart"/>
      <w:r>
        <w:rPr>
          <w:rFonts w:cs="Arial"/>
          <w:i/>
          <w:iCs/>
          <w:szCs w:val="18"/>
        </w:rPr>
        <w:t>CellMobility</w:t>
      </w:r>
      <w:proofErr w:type="spellEnd"/>
      <w:r>
        <w:rPr>
          <w:rFonts w:cs="Arial"/>
          <w:i/>
          <w:iCs/>
          <w:szCs w:val="18"/>
        </w:rPr>
        <w:t xml:space="preserve"> </w:t>
      </w:r>
      <w:r>
        <w:t>and the timing of the serving cell is within one CP length.</w:t>
      </w:r>
    </w:p>
    <w:p w14:paraId="64482102" w14:textId="77777777" w:rsidR="0075641C" w:rsidRDefault="0075641C" w:rsidP="0075641C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3E273BEB" w14:textId="77777777" w:rsidR="0075641C" w:rsidRDefault="0075641C" w:rsidP="0075641C">
      <w:pPr>
        <w:pStyle w:val="TH"/>
      </w:pPr>
      <w:r>
        <w:t xml:space="preserve">Table </w:t>
      </w:r>
      <w:r>
        <w:rPr>
          <w:lang w:eastAsia="zh-CN"/>
        </w:rPr>
        <w:t>10.1.3.2.2</w:t>
      </w:r>
      <w:r>
        <w:t xml:space="preserve">-1: </w:t>
      </w:r>
      <w:r>
        <w:rPr>
          <w:lang w:eastAsia="zh-CN"/>
        </w:rPr>
        <w:t>CSI-RSRP</w:t>
      </w:r>
      <w: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75641C" w14:paraId="6D1F0755" w14:textId="77777777" w:rsidTr="00410043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2327952" w14:textId="77777777" w:rsidR="0075641C" w:rsidRDefault="0075641C" w:rsidP="00410043">
            <w:pPr>
              <w:pStyle w:val="TAH"/>
            </w:pPr>
            <w: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64F52F" w14:textId="77777777" w:rsidR="0075641C" w:rsidRDefault="0075641C" w:rsidP="00410043">
            <w:pPr>
              <w:pStyle w:val="TAH"/>
            </w:pPr>
            <w:r>
              <w:t>Conditions</w:t>
            </w:r>
          </w:p>
        </w:tc>
      </w:tr>
      <w:tr w:rsidR="0075641C" w14:paraId="5B31CD65" w14:textId="77777777" w:rsidTr="00410043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693101" w14:textId="77777777" w:rsidR="0075641C" w:rsidRDefault="0075641C" w:rsidP="00410043">
            <w:pPr>
              <w:pStyle w:val="TAH"/>
            </w:pPr>
            <w: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89C736" w14:textId="77777777" w:rsidR="0075641C" w:rsidRDefault="0075641C" w:rsidP="00410043">
            <w:pPr>
              <w:pStyle w:val="TAH"/>
            </w:pPr>
            <w: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C1FE9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CSI-RS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50F773" w14:textId="77777777" w:rsidR="0075641C" w:rsidRDefault="0075641C" w:rsidP="00410043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2</w:t>
            </w:r>
            <w:r>
              <w:t xml:space="preserve"> range</w:t>
            </w:r>
          </w:p>
        </w:tc>
      </w:tr>
      <w:tr w:rsidR="0075641C" w14:paraId="1910EAED" w14:textId="77777777" w:rsidTr="0041004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A174A2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435A1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8A45F7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B04E6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7C22D" w14:textId="77777777" w:rsidR="0075641C" w:rsidRDefault="0075641C" w:rsidP="00410043">
            <w:pPr>
              <w:pStyle w:val="TAH"/>
            </w:pPr>
            <w:r>
              <w:t>Maximum Io</w:t>
            </w:r>
          </w:p>
        </w:tc>
      </w:tr>
      <w:tr w:rsidR="0075641C" w14:paraId="41BB7DFF" w14:textId="77777777" w:rsidTr="00410043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150E0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885DA" w14:textId="77777777" w:rsidR="0075641C" w:rsidRDefault="0075641C" w:rsidP="00410043">
            <w:pPr>
              <w:pStyle w:val="TAH"/>
            </w:pPr>
            <w: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13EC4A" w14:textId="77777777" w:rsidR="0075641C" w:rsidRDefault="0075641C" w:rsidP="00410043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CA288" w14:textId="77777777" w:rsidR="0075641C" w:rsidRDefault="0075641C" w:rsidP="00410043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 xml:space="preserve"> CSI-RS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D41877" w14:textId="77777777" w:rsidR="0075641C" w:rsidRDefault="0075641C" w:rsidP="00410043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641C" w14:paraId="31EFA282" w14:textId="77777777" w:rsidTr="0041004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D87B6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C366B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B096E4" w14:textId="77777777" w:rsidR="0075641C" w:rsidRDefault="0075641C" w:rsidP="0041004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97182" w14:textId="77777777" w:rsidR="0075641C" w:rsidRDefault="0075641C" w:rsidP="00410043">
            <w:pPr>
              <w:pStyle w:val="TAH"/>
            </w:pPr>
            <w:r>
              <w:t>SCS</w:t>
            </w:r>
            <w:r>
              <w:rPr>
                <w:vertAlign w:val="subscript"/>
              </w:rPr>
              <w:t xml:space="preserve"> 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A4696A" w14:textId="77777777" w:rsidR="0075641C" w:rsidRDefault="0075641C" w:rsidP="00410043">
            <w:pPr>
              <w:pStyle w:val="TAH"/>
            </w:pPr>
            <w:r>
              <w:t>SCS</w:t>
            </w:r>
            <w:r>
              <w:rPr>
                <w:vertAlign w:val="subscript"/>
              </w:rPr>
              <w:t xml:space="preserve"> CSI-RS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6CAB2D" w14:textId="77777777" w:rsidR="0075641C" w:rsidRDefault="0075641C" w:rsidP="0041004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5641C" w14:paraId="0AA3C14E" w14:textId="77777777" w:rsidTr="00410043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A21CD" w14:textId="77777777" w:rsidR="0075641C" w:rsidRDefault="0075641C" w:rsidP="00410043">
            <w:pPr>
              <w:pStyle w:val="TAC"/>
            </w:pPr>
            <w:r w:rsidRPr="00651E41">
              <w:lastRenderedPageBreak/>
              <w:t>[</w:t>
            </w:r>
            <w:r w:rsidRPr="00651E41">
              <w:sym w:font="Symbol" w:char="F0B1"/>
            </w:r>
            <w:r w:rsidRPr="00651E41">
              <w:t>6]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FA7BD" w14:textId="77777777" w:rsidR="0075641C" w:rsidRDefault="0075641C" w:rsidP="00410043">
            <w:pPr>
              <w:pStyle w:val="TAC"/>
            </w:pPr>
            <w:r>
              <w:sym w:font="Symbol" w:char="F0B1"/>
            </w:r>
            <w: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42D793" w14:textId="77777777" w:rsidR="0075641C" w:rsidRDefault="0075641C" w:rsidP="00410043">
            <w:pPr>
              <w:pStyle w:val="TAC"/>
            </w:pPr>
            <w:r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4FB0B" w14:textId="77777777" w:rsidR="0075641C" w:rsidRDefault="0075641C" w:rsidP="00410043">
            <w:pPr>
              <w:pStyle w:val="TAC"/>
              <w:rPr>
                <w:rFonts w:eastAsia="Yu Mincho"/>
                <w:lang w:eastAsia="ja-JP"/>
              </w:rPr>
            </w:pPr>
            <w:r>
              <w:t>Same value as CSI-RS_RP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2FAA44" w14:textId="77777777" w:rsidR="0075641C" w:rsidRDefault="0075641C" w:rsidP="00410043">
            <w:pPr>
              <w:pStyle w:val="TAC"/>
            </w:pPr>
            <w:r>
              <w:t>-50</w:t>
            </w:r>
          </w:p>
        </w:tc>
      </w:tr>
      <w:tr w:rsidR="0075641C" w14:paraId="66C531B8" w14:textId="77777777" w:rsidTr="00410043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9591" w14:textId="77777777" w:rsidR="0075641C" w:rsidRDefault="0075641C" w:rsidP="00410043">
            <w:pPr>
              <w:pStyle w:val="TAN"/>
            </w:pPr>
            <w:r>
              <w:t>Note 1: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53E5B969" w14:textId="77777777" w:rsidR="0075641C" w:rsidRDefault="0075641C" w:rsidP="00410043">
            <w:pPr>
              <w:pStyle w:val="TAN"/>
            </w:pPr>
            <w:r>
              <w:t>Note 2:</w:t>
            </w:r>
            <w:r>
              <w:tab/>
            </w:r>
            <w:r>
              <w:rPr>
                <w:rFonts w:eastAsia="MS Mincho"/>
              </w:rPr>
              <w:t xml:space="preserve">Io specified at the Reference </w:t>
            </w:r>
            <w:proofErr w:type="gramStart"/>
            <w:r>
              <w:rPr>
                <w:rFonts w:eastAsia="MS Mincho"/>
              </w:rPr>
              <w:t>point, and</w:t>
            </w:r>
            <w:proofErr w:type="gramEnd"/>
            <w:r>
              <w:rPr>
                <w:rFonts w:eastAsia="MS Mincho"/>
              </w:rPr>
              <w:t xml:space="preserve"> assumed to have constant EPRE across the bandwidth</w:t>
            </w:r>
            <w:r>
              <w:t>.</w:t>
            </w:r>
          </w:p>
          <w:p w14:paraId="2F06D3E7" w14:textId="77777777" w:rsidR="0075641C" w:rsidRDefault="0075641C" w:rsidP="00410043">
            <w:pPr>
              <w:pStyle w:val="TAN"/>
            </w:pPr>
            <w:r>
              <w:t>Note 3:</w:t>
            </w:r>
            <w:r>
              <w:tab/>
              <w:t xml:space="preserve">In the test cases, the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33FC07D4" w14:textId="77777777" w:rsidR="0075641C" w:rsidRDefault="0075641C" w:rsidP="00410043">
            <w:pPr>
              <w:pStyle w:val="TAN"/>
            </w:pPr>
            <w:r>
              <w:t>Note 4:</w:t>
            </w:r>
            <w:r>
              <w:tab/>
              <w:t xml:space="preserve">The parameter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is the minimum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of the pair of cells to which the requirement applies.</w:t>
            </w:r>
          </w:p>
        </w:tc>
      </w:tr>
    </w:tbl>
    <w:p w14:paraId="36115AA7" w14:textId="77777777" w:rsidR="0075641C" w:rsidRDefault="0075641C" w:rsidP="0075641C"/>
    <w:p w14:paraId="7E880A2A" w14:textId="77777777" w:rsidR="0075641C" w:rsidRDefault="0075641C" w:rsidP="0075641C">
      <w:pPr>
        <w:jc w:val="center"/>
        <w:rPr>
          <w:noProof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207960">
        <w:rPr>
          <w:rFonts w:hint="eastAsia"/>
          <w:noProof/>
          <w:highlight w:val="yellow"/>
          <w:lang w:eastAsia="zh-CN"/>
        </w:rPr>
        <w:t xml:space="preserve"> of Change</w:t>
      </w:r>
      <w:r w:rsidRPr="00207960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43FAED3C" w14:textId="77777777" w:rsidR="0075641C" w:rsidRPr="00227A94" w:rsidRDefault="0075641C" w:rsidP="0075641C">
      <w:pPr>
        <w:jc w:val="center"/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1504E" w14:textId="77777777" w:rsidR="00EB2B10" w:rsidRDefault="00EB2B10">
      <w:r>
        <w:separator/>
      </w:r>
    </w:p>
  </w:endnote>
  <w:endnote w:type="continuationSeparator" w:id="0">
    <w:p w14:paraId="626AEEF4" w14:textId="77777777" w:rsidR="00EB2B10" w:rsidRDefault="00EB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410043" w:rsidRDefault="004100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410043" w:rsidRDefault="004100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410043" w:rsidRDefault="00410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901F9" w14:textId="77777777" w:rsidR="00EB2B10" w:rsidRDefault="00EB2B10">
      <w:r>
        <w:separator/>
      </w:r>
    </w:p>
  </w:footnote>
  <w:footnote w:type="continuationSeparator" w:id="0">
    <w:p w14:paraId="458235EF" w14:textId="77777777" w:rsidR="00EB2B10" w:rsidRDefault="00EB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0043" w:rsidRDefault="0041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410043" w:rsidRDefault="004100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410043" w:rsidRDefault="004100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410043" w:rsidRDefault="004100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410043" w:rsidRDefault="004100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410043" w:rsidRDefault="00410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F3A"/>
    <w:rsid w:val="0026004D"/>
    <w:rsid w:val="002640DD"/>
    <w:rsid w:val="00275D12"/>
    <w:rsid w:val="00284FEB"/>
    <w:rsid w:val="002860C4"/>
    <w:rsid w:val="002B5741"/>
    <w:rsid w:val="002B78A0"/>
    <w:rsid w:val="002E472E"/>
    <w:rsid w:val="00305409"/>
    <w:rsid w:val="003609EF"/>
    <w:rsid w:val="0036231A"/>
    <w:rsid w:val="00374DD4"/>
    <w:rsid w:val="003E1A36"/>
    <w:rsid w:val="0041004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64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416"/>
    <w:rsid w:val="008F686C"/>
    <w:rsid w:val="009148DE"/>
    <w:rsid w:val="00941E30"/>
    <w:rsid w:val="0095221A"/>
    <w:rsid w:val="009777D9"/>
    <w:rsid w:val="00991B88"/>
    <w:rsid w:val="009A5753"/>
    <w:rsid w:val="009A579D"/>
    <w:rsid w:val="009E183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C66BA2"/>
    <w:rsid w:val="00C8065F"/>
    <w:rsid w:val="00C95985"/>
    <w:rsid w:val="00CC5026"/>
    <w:rsid w:val="00CC68D0"/>
    <w:rsid w:val="00D03F9A"/>
    <w:rsid w:val="00D06D51"/>
    <w:rsid w:val="00D24991"/>
    <w:rsid w:val="00D50255"/>
    <w:rsid w:val="00D63B1B"/>
    <w:rsid w:val="00D66520"/>
    <w:rsid w:val="00DE34CF"/>
    <w:rsid w:val="00E13F3D"/>
    <w:rsid w:val="00E34898"/>
    <w:rsid w:val="00EB09B7"/>
    <w:rsid w:val="00EB2B10"/>
    <w:rsid w:val="00EE7D7C"/>
    <w:rsid w:val="00F25D98"/>
    <w:rsid w:val="00F300FB"/>
    <w:rsid w:val="00F935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A5AAA-1F93-4382-A4E7-EA32FC92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1611</Words>
  <Characters>9184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5</cp:revision>
  <cp:lastPrinted>1899-12-31T23:00:00Z</cp:lastPrinted>
  <dcterms:created xsi:type="dcterms:W3CDTF">2020-10-23T04:08:00Z</dcterms:created>
  <dcterms:modified xsi:type="dcterms:W3CDTF">2020-10-23T15:26:00Z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